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729684" w14:textId="5B10F092" w:rsidR="00C35AF7" w:rsidRPr="00535690" w:rsidRDefault="006531A6" w:rsidP="00535690">
      <w:pPr>
        <w:spacing w:beforeLines="50" w:before="120" w:after="120"/>
        <w:rPr>
          <w:rFonts w:ascii="Arial" w:hAnsi="Arial" w:cs="Arial"/>
          <w:b/>
          <w:sz w:val="22"/>
          <w:lang w:eastAsia="zh-CN"/>
        </w:rPr>
      </w:pPr>
      <w:bookmarkStart w:id="0" w:name="_Ref494746248"/>
      <w:bookmarkStart w:id="1" w:name="OLE_LINK37"/>
      <w:r w:rsidRPr="00535690">
        <w:rPr>
          <w:rFonts w:ascii="Arial" w:hAnsi="Arial" w:cs="Arial"/>
          <w:b/>
          <w:sz w:val="22"/>
        </w:rPr>
        <w:t xml:space="preserve">3GPP TSG RAN </w:t>
      </w:r>
      <w:r w:rsidR="004718D8">
        <w:rPr>
          <w:rFonts w:ascii="Arial" w:hAnsi="Arial" w:cs="Arial"/>
          <w:b/>
          <w:sz w:val="22"/>
        </w:rPr>
        <w:t>Meeting #104</w:t>
      </w:r>
      <w:r w:rsidRPr="00535690">
        <w:rPr>
          <w:rFonts w:ascii="Arial" w:hAnsi="Arial" w:cs="Arial"/>
          <w:b/>
          <w:sz w:val="22"/>
          <w:lang w:eastAsia="zh-CN"/>
        </w:rPr>
        <w:t xml:space="preserve">                                         </w:t>
      </w:r>
      <w:r w:rsidR="00535690">
        <w:rPr>
          <w:rFonts w:ascii="Arial" w:hAnsi="Arial" w:cs="Arial"/>
          <w:b/>
          <w:sz w:val="22"/>
          <w:lang w:eastAsia="zh-CN"/>
        </w:rPr>
        <w:t xml:space="preserve">     </w:t>
      </w:r>
      <w:r w:rsidR="00EE6442" w:rsidRPr="00EE6442">
        <w:rPr>
          <w:rFonts w:ascii="Arial" w:hAnsi="Arial" w:cs="Arial"/>
          <w:b/>
          <w:sz w:val="22"/>
        </w:rPr>
        <w:t>RP-241508</w:t>
      </w:r>
      <w:bookmarkStart w:id="2" w:name="_GoBack"/>
      <w:bookmarkEnd w:id="2"/>
    </w:p>
    <w:p w14:paraId="6A43824D" w14:textId="77777777" w:rsidR="004718D8" w:rsidRPr="004718D8" w:rsidRDefault="004718D8" w:rsidP="004718D8">
      <w:pPr>
        <w:rPr>
          <w:rFonts w:ascii="Arial" w:hAnsi="Arial" w:cs="Arial"/>
          <w:b/>
          <w:sz w:val="22"/>
        </w:rPr>
      </w:pPr>
      <w:r w:rsidRPr="004718D8">
        <w:rPr>
          <w:rFonts w:ascii="Arial" w:hAnsi="Arial" w:cs="Arial"/>
          <w:b/>
          <w:sz w:val="22"/>
        </w:rPr>
        <w:t>Shanghai, China, June 17-20, 2024</w:t>
      </w:r>
    </w:p>
    <w:p w14:paraId="5696DA7C" w14:textId="77777777" w:rsidR="00C35AF7" w:rsidRDefault="00C35AF7">
      <w:pPr>
        <w:pStyle w:val="af0"/>
        <w:jc w:val="both"/>
      </w:pPr>
    </w:p>
    <w:p w14:paraId="7448A95A" w14:textId="3C22B777" w:rsidR="00C35AF7" w:rsidRDefault="006531A6" w:rsidP="005769DE">
      <w:pPr>
        <w:tabs>
          <w:tab w:val="left" w:pos="1985"/>
        </w:tabs>
        <w:spacing w:after="6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  <w:r w:rsidR="004718D8">
        <w:rPr>
          <w:rFonts w:ascii="Arial" w:hAnsi="Arial"/>
          <w:b/>
        </w:rPr>
        <w:t xml:space="preserve"> Corporation, Sanechips</w:t>
      </w:r>
      <w:r w:rsidR="005A5D6F">
        <w:rPr>
          <w:rFonts w:ascii="Arial" w:hAnsi="Arial"/>
          <w:b/>
        </w:rPr>
        <w:t xml:space="preserve"> </w:t>
      </w:r>
    </w:p>
    <w:p w14:paraId="2295C786" w14:textId="5D7D0A48" w:rsidR="00C35AF7" w:rsidRDefault="006531A6" w:rsidP="005769DE">
      <w:pPr>
        <w:tabs>
          <w:tab w:val="left" w:pos="1985"/>
        </w:tabs>
        <w:spacing w:after="6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6743F">
        <w:rPr>
          <w:rFonts w:ascii="Arial" w:hAnsi="Arial"/>
          <w:b/>
          <w:lang w:eastAsia="zh-CN"/>
        </w:rPr>
        <w:t>9.</w:t>
      </w:r>
      <w:r w:rsidR="009A0819">
        <w:rPr>
          <w:rFonts w:ascii="Arial" w:hAnsi="Arial"/>
          <w:b/>
          <w:lang w:eastAsia="zh-CN"/>
        </w:rPr>
        <w:t>3.</w:t>
      </w:r>
      <w:r w:rsidR="0086743F">
        <w:rPr>
          <w:rFonts w:ascii="Arial" w:hAnsi="Arial"/>
          <w:b/>
          <w:lang w:eastAsia="zh-CN"/>
        </w:rPr>
        <w:t>1</w:t>
      </w:r>
      <w:r w:rsidR="009A0819">
        <w:rPr>
          <w:rFonts w:ascii="Arial" w:hAnsi="Arial"/>
          <w:b/>
          <w:lang w:eastAsia="zh-CN"/>
        </w:rPr>
        <w:t>.2</w:t>
      </w:r>
    </w:p>
    <w:p w14:paraId="671433D2" w14:textId="2B4E31F7" w:rsidR="00C35AF7" w:rsidRDefault="006531A6" w:rsidP="005769DE">
      <w:pPr>
        <w:tabs>
          <w:tab w:val="left" w:pos="1985"/>
        </w:tabs>
        <w:spacing w:after="6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9A0819" w:rsidRPr="009A0819">
        <w:rPr>
          <w:rFonts w:ascii="Arial" w:hAnsi="Arial"/>
          <w:b/>
          <w:lang w:eastAsia="zh-CN"/>
        </w:rPr>
        <w:t>Views on the Scope of Rel-19 SBFD</w:t>
      </w:r>
    </w:p>
    <w:p w14:paraId="0D14FED2" w14:textId="77777777" w:rsidR="00C35AF7" w:rsidRDefault="006531A6" w:rsidP="005769DE">
      <w:pPr>
        <w:tabs>
          <w:tab w:val="left" w:pos="1985"/>
        </w:tabs>
        <w:spacing w:after="6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3" w:name="DocumentFor"/>
      <w:bookmarkEnd w:id="3"/>
      <w:r>
        <w:rPr>
          <w:rFonts w:ascii="Arial" w:hAnsi="Arial"/>
          <w:b/>
        </w:rPr>
        <w:t>Discussion</w:t>
      </w:r>
    </w:p>
    <w:p w14:paraId="7980779B" w14:textId="77777777" w:rsidR="00C35AF7" w:rsidRDefault="006531A6">
      <w:pPr>
        <w:pStyle w:val="1"/>
        <w:textAlignment w:val="auto"/>
      </w:pPr>
      <w:bookmarkStart w:id="4" w:name="_Ref4817"/>
      <w:r>
        <w:rPr>
          <w:rFonts w:hint="eastAsia"/>
          <w:lang w:val="en-US" w:eastAsia="zh-CN"/>
        </w:rPr>
        <w:t xml:space="preserve"> </w:t>
      </w:r>
      <w:r>
        <w:t>Introduction</w:t>
      </w:r>
      <w:bookmarkEnd w:id="0"/>
      <w:bookmarkEnd w:id="4"/>
    </w:p>
    <w:p w14:paraId="4B851D30" w14:textId="65C6E2FA" w:rsidR="009A0819" w:rsidRDefault="009A0819" w:rsidP="00782C1C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RAN#</w:t>
      </w:r>
      <w:r>
        <w:rPr>
          <w:rFonts w:hint="eastAsia"/>
          <w:lang w:eastAsia="zh-CN"/>
        </w:rPr>
        <w:t>102</w:t>
      </w:r>
      <w:r>
        <w:rPr>
          <w:lang w:eastAsia="zh-CN"/>
        </w:rPr>
        <w:t xml:space="preserve">, a </w:t>
      </w:r>
      <w:r>
        <w:rPr>
          <w:rFonts w:hint="eastAsia"/>
          <w:lang w:eastAsia="zh-CN"/>
        </w:rPr>
        <w:t>new WID</w:t>
      </w:r>
      <w:r>
        <w:rPr>
          <w:lang w:eastAsia="zh-CN"/>
        </w:rPr>
        <w:t xml:space="preserve"> o</w:t>
      </w:r>
      <w:r>
        <w:rPr>
          <w:rFonts w:hint="eastAsia"/>
          <w:lang w:eastAsia="zh-CN"/>
        </w:rPr>
        <w:t xml:space="preserve">n evolution of NR duplex operation: Sub-band full duplex (SBFD)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endorsed </w:t>
      </w:r>
      <w:r>
        <w:rPr>
          <w:lang w:eastAsia="zh-CN"/>
        </w:rPr>
        <w:t xml:space="preserve">and further updated in RAN#103 </w:t>
      </w:r>
      <w:r w:rsidR="00A90DF5">
        <w:rPr>
          <w:lang w:eastAsia="zh-CN"/>
        </w:rPr>
        <w:t>with the following objectives [1]</w:t>
      </w:r>
      <w:r>
        <w:rPr>
          <w:lang w:eastAsia="zh-CN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0819" w:rsidRPr="009A0819" w14:paraId="3436A098" w14:textId="77777777" w:rsidTr="009A0819">
        <w:tc>
          <w:tcPr>
            <w:tcW w:w="9628" w:type="dxa"/>
          </w:tcPr>
          <w:p w14:paraId="2EBBBF09" w14:textId="77777777" w:rsidR="009A0819" w:rsidRPr="009A0819" w:rsidRDefault="009A0819" w:rsidP="009A0819">
            <w:pPr>
              <w:ind w:right="-99"/>
              <w:rPr>
                <w:rFonts w:ascii="Times New Roman" w:hAnsi="Times New Roman"/>
                <w:bCs/>
                <w:lang w:eastAsia="ko-KR"/>
              </w:rPr>
            </w:pPr>
            <w:r w:rsidRPr="009A0819">
              <w:rPr>
                <w:rFonts w:ascii="Times New Roman" w:hAnsi="Times New Roman"/>
                <w:bCs/>
                <w:lang w:eastAsia="ko-KR"/>
              </w:rPr>
              <w:t>The objectives are as follows:</w:t>
            </w:r>
          </w:p>
          <w:p w14:paraId="739C919C" w14:textId="77777777" w:rsidR="009A0819" w:rsidRPr="009A0819" w:rsidRDefault="009A0819" w:rsidP="009A0819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For subband non-overlapping full duplex (SBFD) operation at gNB side within a TDD carrier:</w:t>
            </w:r>
          </w:p>
          <w:p w14:paraId="588B099A" w14:textId="77777777" w:rsidR="009A0819" w:rsidRPr="009A0819" w:rsidRDefault="009A0819" w:rsidP="009A0819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Specify semi-static indication of time location of SBFD subbands to UEs in RRC_CONNECTED mode [RAN1, RAN2]</w:t>
            </w:r>
          </w:p>
          <w:p w14:paraId="68FC4391" w14:textId="77777777" w:rsidR="009A0819" w:rsidRPr="009A0819" w:rsidRDefault="009A0819" w:rsidP="009A0819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Indication of time location of SBFD subbands in SIB is not precluded</w:t>
            </w:r>
          </w:p>
          <w:p w14:paraId="30B8FDB9" w14:textId="77777777" w:rsidR="009A0819" w:rsidRPr="009A0819" w:rsidRDefault="009A0819" w:rsidP="009A0819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Specify semi-static indication of frequency domain location of SBFD subbands to UEs in RRC_CONNECTED mode [RAN1, RAN2]</w:t>
            </w:r>
          </w:p>
          <w:p w14:paraId="43EA7933" w14:textId="77777777" w:rsidR="009A0819" w:rsidRPr="009A0819" w:rsidRDefault="009A0819" w:rsidP="009A0819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Indication of frequency domain location of SBFD subbands in SIB is not precluded</w:t>
            </w:r>
          </w:p>
          <w:p w14:paraId="15386EF3" w14:textId="77777777" w:rsidR="009A0819" w:rsidRPr="009A0819" w:rsidRDefault="009A0819" w:rsidP="009A0819">
            <w:pPr>
              <w:numPr>
                <w:ilvl w:val="1"/>
                <w:numId w:val="44"/>
              </w:numPr>
              <w:jc w:val="left"/>
              <w:rPr>
                <w:rFonts w:ascii="Times New Roman" w:hAnsi="Times New Roman"/>
                <w:lang w:eastAsia="zh-CN"/>
              </w:rPr>
            </w:pPr>
            <w:r w:rsidRPr="009A0819">
              <w:rPr>
                <w:rFonts w:ascii="Times New Roman" w:hAnsi="Times New Roman"/>
                <w:lang w:eastAsia="zh-CN"/>
              </w:rPr>
              <w:t>Specify SBFD operation to support random access in SBFD symbols by UEs in RRC CONNECTED mode [RAN1, RAN2]</w:t>
            </w:r>
          </w:p>
          <w:p w14:paraId="31051674" w14:textId="77777777" w:rsidR="009A0819" w:rsidRPr="009A0819" w:rsidRDefault="009A0819" w:rsidP="009A0819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hAnsi="Times New Roman"/>
                <w:lang w:eastAsia="zh-CN"/>
              </w:rPr>
              <w:t>Study and specify, if justified, SBFD operation to UE in RRC_IDLE/INACTIVE mode for random access [RAN1, RAN2]</w:t>
            </w:r>
          </w:p>
          <w:p w14:paraId="2B3B2022" w14:textId="77777777" w:rsidR="009A0819" w:rsidRPr="009A0819" w:rsidRDefault="009A0819" w:rsidP="009A0819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hAnsi="Times New Roman"/>
                <w:lang w:eastAsia="zh-CN"/>
              </w:rPr>
              <w:t>RAN#104 to check whether to proceed normative work</w:t>
            </w:r>
          </w:p>
          <w:p w14:paraId="164C707A" w14:textId="77777777" w:rsidR="009A0819" w:rsidRPr="009A0819" w:rsidRDefault="009A0819" w:rsidP="009A0819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bookmarkStart w:id="5" w:name="_Hlk153407590"/>
            <w:r w:rsidRPr="009A0819">
              <w:rPr>
                <w:rFonts w:ascii="Times New Roman" w:eastAsia="Malgun Gothic" w:hAnsi="Times New Roman"/>
                <w:lang w:eastAsia="ko-KR"/>
              </w:rPr>
              <w:t>Specify UE transmission, reception and measurement behavior and procedures in SBFD symbols and/or non-SBFD symbols for SBFD aware UE [RAN1, RAN2]</w:t>
            </w:r>
          </w:p>
          <w:bookmarkEnd w:id="5"/>
          <w:p w14:paraId="0D83ADAC" w14:textId="77777777" w:rsidR="009A0819" w:rsidRPr="009A0819" w:rsidRDefault="009A0819" w:rsidP="009A0819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 xml:space="preserve">Transmission and reception behaviours on SBFD subbands configured in DL and/or flexible symbol indicated by </w:t>
            </w:r>
            <w:r w:rsidRPr="009A0819">
              <w:rPr>
                <w:rFonts w:ascii="Times New Roman" w:eastAsia="Malgun Gothic" w:hAnsi="Times New Roman"/>
                <w:i/>
                <w:iCs/>
                <w:lang w:eastAsia="ko-KR"/>
              </w:rPr>
              <w:t>TDD-UL-DL-ConfigCommon</w:t>
            </w:r>
          </w:p>
          <w:p w14:paraId="0FAA5F8D" w14:textId="77777777" w:rsidR="009A0819" w:rsidRPr="009A0819" w:rsidRDefault="009A0819" w:rsidP="009A0819">
            <w:pPr>
              <w:numPr>
                <w:ilvl w:val="3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UL transmissions within UL subband only</w:t>
            </w:r>
          </w:p>
          <w:p w14:paraId="16206351" w14:textId="77777777" w:rsidR="009A0819" w:rsidRPr="009A0819" w:rsidRDefault="009A0819" w:rsidP="009A0819">
            <w:pPr>
              <w:numPr>
                <w:ilvl w:val="3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DL receptions within DL subband(s) only, except for CLI measurement by the UE outside of the DL subbands</w:t>
            </w:r>
          </w:p>
          <w:p w14:paraId="738ECBA7" w14:textId="77777777" w:rsidR="009A0819" w:rsidRPr="009A0819" w:rsidRDefault="009A0819" w:rsidP="009A0819">
            <w:pPr>
              <w:spacing w:after="160" w:line="256" w:lineRule="auto"/>
              <w:ind w:left="2520" w:right="-99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 xml:space="preserve">Note: </w:t>
            </w:r>
            <w:r w:rsidRPr="009A0819">
              <w:rPr>
                <w:rFonts w:ascii="Times New Roman" w:hAnsi="Times New Roman"/>
                <w:lang w:eastAsia="zh-CN"/>
              </w:rPr>
              <w:t>When flexible symbols are used, it is not expected that any legacy Uplink symbol is converted to Downlink/SBFD symbols</w:t>
            </w:r>
          </w:p>
          <w:p w14:paraId="4827AC78" w14:textId="77777777" w:rsidR="009A0819" w:rsidRPr="009A0819" w:rsidRDefault="009A0819" w:rsidP="009A0819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Enhancement on resource allocation in frequency domain in SBFD symbols, including</w:t>
            </w:r>
          </w:p>
          <w:p w14:paraId="35105987" w14:textId="77777777" w:rsidR="009A0819" w:rsidRPr="009A0819" w:rsidRDefault="009A0819" w:rsidP="009A0819">
            <w:pPr>
              <w:numPr>
                <w:ilvl w:val="3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resource allocation in frequency domain for PDSCH/CSI-RS across two DL subbands in SBFD symbols</w:t>
            </w:r>
          </w:p>
          <w:p w14:paraId="4F475307" w14:textId="77777777" w:rsidR="009A0819" w:rsidRPr="009A0819" w:rsidRDefault="009A0819" w:rsidP="009A0819">
            <w:pPr>
              <w:numPr>
                <w:ilvl w:val="3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handling of unaligned boundaries between SBFD subband(s) and RBG, CSI reporting subband, CSI-RS resource, PRG</w:t>
            </w:r>
          </w:p>
          <w:p w14:paraId="7E491C37" w14:textId="77777777" w:rsidR="009A0819" w:rsidRPr="009A0819" w:rsidRDefault="009A0819" w:rsidP="009A0819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Enhancements on physical channels/signals and procedure across SBFD symbols and non-SBFD symbols in different slots, where each transmission/reception within a slot has either all SBFD or all non-SBFD symbols, including</w:t>
            </w:r>
          </w:p>
          <w:p w14:paraId="55CC60AA" w14:textId="77777777" w:rsidR="009A0819" w:rsidRPr="009A0819" w:rsidRDefault="009A0819" w:rsidP="009A0819">
            <w:pPr>
              <w:numPr>
                <w:ilvl w:val="3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lastRenderedPageBreak/>
              <w:t>resource allocation in frequency domain for transmission or reception in SBFD symbols and non-SBFD symbols with different available frequency resource in different slots</w:t>
            </w:r>
          </w:p>
          <w:p w14:paraId="1CA54F2C" w14:textId="77777777" w:rsidR="009A0819" w:rsidRPr="009A0819" w:rsidRDefault="009A0819" w:rsidP="009A0819">
            <w:pPr>
              <w:numPr>
                <w:ilvl w:val="3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CSI report of which associated CSI-RS instances occur in both SBFD symbols and non-SBFD symbols in different slots</w:t>
            </w:r>
          </w:p>
          <w:p w14:paraId="0CDB16AA" w14:textId="77777777" w:rsidR="009A0819" w:rsidRPr="009A0819" w:rsidRDefault="009A0819" w:rsidP="009A0819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Configurations for SRS, PUCCH and PUSCH on SBFD symbols and non-SBFD symbols, e.g., resources, frequency hopping parameters, UL power control parameters and/or beam/spatial relation</w:t>
            </w:r>
          </w:p>
          <w:p w14:paraId="4C013CC4" w14:textId="77777777" w:rsidR="009A0819" w:rsidRPr="009A0819" w:rsidRDefault="009A0819" w:rsidP="009A0819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Collision handling between DL reception in DL subband(s) and UL transmission in UL subband in a SBFD symbol</w:t>
            </w:r>
          </w:p>
          <w:p w14:paraId="66851034" w14:textId="77777777" w:rsidR="009A0819" w:rsidRPr="009A0819" w:rsidRDefault="009A0819" w:rsidP="009A0819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Followings are assumed based on TR 38.858</w:t>
            </w:r>
          </w:p>
          <w:p w14:paraId="19CB9567" w14:textId="77777777" w:rsidR="009A0819" w:rsidRPr="009A0819" w:rsidRDefault="009A0819" w:rsidP="009A0819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SBFD at the gNB side</w:t>
            </w:r>
          </w:p>
          <w:p w14:paraId="322F4338" w14:textId="77777777" w:rsidR="009A0819" w:rsidRPr="009A0819" w:rsidRDefault="009A0819" w:rsidP="009A0819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Half duplex operation at the UE side</w:t>
            </w:r>
          </w:p>
          <w:p w14:paraId="5A329B07" w14:textId="77777777" w:rsidR="009A0819" w:rsidRPr="009A0819" w:rsidRDefault="009A0819" w:rsidP="009A0819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FR1 and FR2-1</w:t>
            </w:r>
          </w:p>
          <w:p w14:paraId="627233A8" w14:textId="77777777" w:rsidR="009A0819" w:rsidRPr="009A0819" w:rsidRDefault="009A0819" w:rsidP="009A0819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SBFD operation Option 4, i.e., both time and frequency locations of subbands for SBFD operation are known to SBFD aware UEs</w:t>
            </w:r>
          </w:p>
          <w:p w14:paraId="5234A53F" w14:textId="77777777" w:rsidR="009A0819" w:rsidRPr="009A0819" w:rsidRDefault="009A0819" w:rsidP="009A0819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Coexistence between non-SBFD aware UEs (including legacy UEs) and SBFD aware UEs in the cell operating SBFD at gNB side</w:t>
            </w:r>
          </w:p>
          <w:p w14:paraId="48B44D55" w14:textId="77777777" w:rsidR="009A0819" w:rsidRPr="009A0819" w:rsidRDefault="009A0819" w:rsidP="009A0819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SBFD scheme within a single configured DL and UL BWP pair with aligned center frequencies</w:t>
            </w:r>
          </w:p>
          <w:p w14:paraId="4807A1DA" w14:textId="77777777" w:rsidR="009A0819" w:rsidRPr="009A0819" w:rsidRDefault="009A0819" w:rsidP="009A0819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One UL subband for SBFD operation in an SBFD symbol (excluding legacy UL symbol/slot) within a TDD carrier</w:t>
            </w:r>
          </w:p>
          <w:p w14:paraId="67D8F837" w14:textId="77777777" w:rsidR="009A0819" w:rsidRPr="009A0819" w:rsidRDefault="009A0819" w:rsidP="009A0819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hAnsi="Times New Roman"/>
                <w:lang w:eastAsia="zh-CN"/>
              </w:rPr>
              <w:t xml:space="preserve">Mechanisms for SBFD operation shall also consider the </w:t>
            </w:r>
            <w:r w:rsidRPr="009A0819">
              <w:rPr>
                <w:rFonts w:ascii="Times New Roman" w:eastAsia="Malgun Gothic" w:hAnsi="Times New Roman"/>
                <w:lang w:eastAsia="ko-KR"/>
              </w:rPr>
              <w:t>adjacent channel coexistence between two operators</w:t>
            </w:r>
          </w:p>
          <w:p w14:paraId="09B755E3" w14:textId="77777777" w:rsidR="009A0819" w:rsidRPr="009A0819" w:rsidRDefault="009A0819" w:rsidP="009A0819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Specify enhancements for CLI handling [RAN1, RAN2, RAN3]:</w:t>
            </w:r>
          </w:p>
          <w:p w14:paraId="59669B43" w14:textId="77777777" w:rsidR="009A0819" w:rsidRPr="009A0819" w:rsidRDefault="009A0819" w:rsidP="009A0819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Support gNB-to-gNB CLI handling scheme(s) (the detailed schemes are to be down-selected from those in TR38.858 by RAN1#117)</w:t>
            </w:r>
          </w:p>
          <w:p w14:paraId="505F4336" w14:textId="77777777" w:rsidR="009A0819" w:rsidRPr="009A0819" w:rsidRDefault="009A0819" w:rsidP="009A0819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 xml:space="preserve">Support UE-to-UE CLI handling scheme(s) (the detailed schemes are to be down-selected from those in TR38.858 by RAN1#117) </w:t>
            </w:r>
          </w:p>
          <w:p w14:paraId="71A261B4" w14:textId="77777777" w:rsidR="009A0819" w:rsidRPr="009A0819" w:rsidRDefault="009A0819" w:rsidP="009A0819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 xml:space="preserve">Note: Without dedicated optimization for dynamic/flexible TDD. </w:t>
            </w:r>
          </w:p>
          <w:p w14:paraId="7D8B3697" w14:textId="77777777" w:rsidR="009A0819" w:rsidRPr="009A0819" w:rsidRDefault="009A0819" w:rsidP="009A0819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Specify BS RF requirements for SBFD operation at gNB [RAN4]</w:t>
            </w:r>
          </w:p>
          <w:p w14:paraId="60BA36F7" w14:textId="77777777" w:rsidR="009A0819" w:rsidRPr="009A0819" w:rsidRDefault="009A0819" w:rsidP="009A0819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Specify applicable RRM core requirements for CLI handling mechanisms [RAN4]</w:t>
            </w:r>
          </w:p>
          <w:p w14:paraId="62DB8229" w14:textId="77777777" w:rsidR="009A0819" w:rsidRPr="009A0819" w:rsidRDefault="009A0819" w:rsidP="009A0819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Specify other RRM core requirements for SBFD operation, if identified [RAN4]</w:t>
            </w:r>
          </w:p>
          <w:p w14:paraId="2BA00042" w14:textId="16FCB04E" w:rsidR="009A0819" w:rsidRPr="009A0819" w:rsidRDefault="009A0819" w:rsidP="009A0819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jc w:val="left"/>
              <w:textAlignment w:val="auto"/>
              <w:rPr>
                <w:rFonts w:ascii="Times New Roman" w:hAnsi="Times New Roman"/>
                <w:bCs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 xml:space="preserve">Note: RAN3 will not specify enhancements to network signalling to support inter-operator coordination for CLI handling </w:t>
            </w:r>
          </w:p>
        </w:tc>
      </w:tr>
    </w:tbl>
    <w:p w14:paraId="29B2DF95" w14:textId="77777777" w:rsidR="00B52F23" w:rsidRDefault="00B52F23" w:rsidP="00782C1C">
      <w:pPr>
        <w:rPr>
          <w:lang w:val="en-GB" w:eastAsia="zh-CN"/>
        </w:rPr>
      </w:pPr>
    </w:p>
    <w:p w14:paraId="38541EB5" w14:textId="1DDF9992" w:rsidR="00A246E4" w:rsidRPr="00782C1C" w:rsidRDefault="00A246E4" w:rsidP="00782C1C">
      <w:pPr>
        <w:rPr>
          <w:lang w:eastAsia="zh-CN"/>
        </w:rPr>
      </w:pPr>
      <w:r>
        <w:rPr>
          <w:lang w:val="en-GB" w:eastAsia="zh-CN"/>
        </w:rPr>
        <w:t xml:space="preserve">In this contribution, we </w:t>
      </w:r>
      <w:r w:rsidR="00B52F23">
        <w:rPr>
          <w:lang w:val="en-GB" w:eastAsia="zh-CN"/>
        </w:rPr>
        <w:t>provide our views on the scope of Rel-19 SBFD based on the latest RAN1 progress</w:t>
      </w:r>
      <w:r w:rsidR="00C33D51">
        <w:rPr>
          <w:lang w:val="en-GB" w:eastAsia="zh-CN"/>
        </w:rPr>
        <w:t xml:space="preserve">. </w:t>
      </w:r>
    </w:p>
    <w:p w14:paraId="0E2AD76E" w14:textId="61744AE8" w:rsidR="00C35AF7" w:rsidRDefault="00B52F23">
      <w:pPr>
        <w:pStyle w:val="1"/>
        <w:textAlignment w:val="auto"/>
        <w:rPr>
          <w:lang w:val="en-US" w:eastAsia="zh-CN"/>
        </w:rPr>
      </w:pPr>
      <w:r>
        <w:rPr>
          <w:lang w:val="en-US" w:eastAsia="zh-CN"/>
        </w:rPr>
        <w:t>Discussion</w:t>
      </w:r>
    </w:p>
    <w:p w14:paraId="456A9D0B" w14:textId="36C63ADD" w:rsidR="00331165" w:rsidRDefault="00331165" w:rsidP="00331165">
      <w:pPr>
        <w:rPr>
          <w:lang w:eastAsia="zh-CN"/>
        </w:rPr>
      </w:pPr>
      <w:r>
        <w:rPr>
          <w:rFonts w:hint="eastAsia"/>
          <w:lang w:eastAsia="zh-CN"/>
        </w:rPr>
        <w:t>Bas</w:t>
      </w:r>
      <w:r>
        <w:rPr>
          <w:lang w:eastAsia="zh-CN"/>
        </w:rPr>
        <w:t xml:space="preserve">ed on the objectives </w:t>
      </w:r>
      <w:r w:rsidR="00577FBF">
        <w:rPr>
          <w:lang w:eastAsia="zh-CN"/>
        </w:rPr>
        <w:t>of</w:t>
      </w:r>
      <w:r>
        <w:rPr>
          <w:lang w:eastAsia="zh-CN"/>
        </w:rPr>
        <w:t xml:space="preserve"> Rel-19 SBFD, there are check points for</w:t>
      </w:r>
      <w:r w:rsidR="00577FBF">
        <w:rPr>
          <w:lang w:eastAsia="zh-CN"/>
        </w:rPr>
        <w:t xml:space="preserve"> support of SBFD in </w:t>
      </w:r>
      <w:r w:rsidR="00577FBF" w:rsidRPr="009A0819">
        <w:rPr>
          <w:lang w:eastAsia="zh-CN"/>
        </w:rPr>
        <w:t>RRC_IDLE/INACTIVE mode</w:t>
      </w:r>
      <w:r w:rsidR="00577FBF">
        <w:rPr>
          <w:lang w:eastAsia="zh-CN"/>
        </w:rPr>
        <w:t xml:space="preserve"> and the </w:t>
      </w:r>
      <w:r w:rsidR="00577FBF" w:rsidRPr="00577FBF">
        <w:rPr>
          <w:lang w:eastAsia="zh-CN"/>
        </w:rPr>
        <w:t xml:space="preserve">selected schemes for </w:t>
      </w:r>
      <w:r w:rsidR="00577FBF">
        <w:rPr>
          <w:lang w:eastAsia="zh-CN"/>
        </w:rPr>
        <w:t xml:space="preserve">CLI handling.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77C29" w14:paraId="2EB59CD0" w14:textId="77777777" w:rsidTr="00477C29">
        <w:tc>
          <w:tcPr>
            <w:tcW w:w="9628" w:type="dxa"/>
          </w:tcPr>
          <w:p w14:paraId="084DB2AE" w14:textId="77777777" w:rsidR="00477C29" w:rsidRPr="009A0819" w:rsidRDefault="00477C29" w:rsidP="00477C29">
            <w:pPr>
              <w:numPr>
                <w:ilvl w:val="0"/>
                <w:numId w:val="44"/>
              </w:numPr>
              <w:tabs>
                <w:tab w:val="left" w:pos="1440"/>
                <w:tab w:val="left" w:pos="1619"/>
              </w:tabs>
              <w:overflowPunct/>
              <w:autoSpaceDE/>
              <w:autoSpaceDN/>
              <w:adjustRightInd/>
              <w:spacing w:before="0" w:after="120" w:line="240" w:lineRule="auto"/>
              <w:ind w:right="-96" w:hanging="357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hAnsi="Times New Roman"/>
                <w:lang w:eastAsia="zh-CN"/>
              </w:rPr>
              <w:lastRenderedPageBreak/>
              <w:t>Study and specify, if justified, SBFD operation to UE in RRC_IDLE/INACTIVE mode for random access [RAN1, RAN2]</w:t>
            </w:r>
          </w:p>
          <w:p w14:paraId="675122EC" w14:textId="3098FF8D" w:rsidR="00477C29" w:rsidRPr="00477C29" w:rsidRDefault="00477C29" w:rsidP="00477C29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before="0" w:after="120" w:line="240" w:lineRule="auto"/>
              <w:ind w:right="-96" w:hanging="357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D46416">
              <w:rPr>
                <w:rFonts w:ascii="Times New Roman" w:hAnsi="Times New Roman"/>
                <w:highlight w:val="yellow"/>
                <w:lang w:eastAsia="zh-CN"/>
              </w:rPr>
              <w:t>RAN#104 to check whether to proceed normative work</w:t>
            </w:r>
          </w:p>
        </w:tc>
      </w:tr>
      <w:tr w:rsidR="00477C29" w14:paraId="1476BC44" w14:textId="77777777" w:rsidTr="00477C29">
        <w:tc>
          <w:tcPr>
            <w:tcW w:w="9628" w:type="dxa"/>
          </w:tcPr>
          <w:p w14:paraId="1A093AB2" w14:textId="77777777" w:rsidR="00477C29" w:rsidRPr="009A0819" w:rsidRDefault="00477C29" w:rsidP="00477C29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before="0" w:after="120" w:line="240" w:lineRule="auto"/>
              <w:ind w:right="-96" w:hanging="357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>Specify enhancements for CLI handling [RAN1, RAN2, RAN3]:</w:t>
            </w:r>
          </w:p>
          <w:p w14:paraId="6F1D71B0" w14:textId="77777777" w:rsidR="00477C29" w:rsidRPr="00D46416" w:rsidRDefault="00477C29" w:rsidP="00477C29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before="0" w:after="120" w:line="240" w:lineRule="auto"/>
              <w:ind w:right="-96" w:hanging="357"/>
              <w:jc w:val="left"/>
              <w:textAlignment w:val="auto"/>
              <w:rPr>
                <w:rFonts w:ascii="Times New Roman" w:hAnsi="Times New Roman"/>
                <w:highlight w:val="yellow"/>
                <w:lang w:eastAsia="zh-CN"/>
              </w:rPr>
            </w:pPr>
            <w:r w:rsidRPr="00D46416">
              <w:rPr>
                <w:rFonts w:ascii="Times New Roman" w:hAnsi="Times New Roman"/>
                <w:highlight w:val="yellow"/>
                <w:lang w:eastAsia="zh-CN"/>
              </w:rPr>
              <w:t>Support gNB-to-gNB CLI handling scheme(s) (the detailed schemes are to be down-selected from those in TR38.858 by RAN1#117)</w:t>
            </w:r>
          </w:p>
          <w:p w14:paraId="579F6186" w14:textId="77777777" w:rsidR="00477C29" w:rsidRPr="00D46416" w:rsidRDefault="00477C29" w:rsidP="00477C29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before="0" w:after="120" w:line="240" w:lineRule="auto"/>
              <w:ind w:right="-96" w:hanging="357"/>
              <w:jc w:val="left"/>
              <w:textAlignment w:val="auto"/>
              <w:rPr>
                <w:rFonts w:ascii="Times New Roman" w:hAnsi="Times New Roman"/>
                <w:highlight w:val="yellow"/>
                <w:lang w:eastAsia="zh-CN"/>
              </w:rPr>
            </w:pPr>
            <w:r w:rsidRPr="00D46416">
              <w:rPr>
                <w:rFonts w:ascii="Times New Roman" w:hAnsi="Times New Roman"/>
                <w:highlight w:val="yellow"/>
                <w:lang w:eastAsia="zh-CN"/>
              </w:rPr>
              <w:t xml:space="preserve">Support UE-to-UE CLI handling scheme(s) (the detailed schemes are to be down-selected from those in TR38.858 by RAN1#117) </w:t>
            </w:r>
          </w:p>
          <w:p w14:paraId="5AA8B00D" w14:textId="20348A48" w:rsidR="00477C29" w:rsidRPr="00477C29" w:rsidRDefault="00477C29" w:rsidP="00477C29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before="0" w:after="120" w:line="240" w:lineRule="auto"/>
              <w:ind w:right="-96" w:hanging="357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A0819">
              <w:rPr>
                <w:rFonts w:ascii="Times New Roman" w:eastAsia="Malgun Gothic" w:hAnsi="Times New Roman"/>
                <w:lang w:eastAsia="ko-KR"/>
              </w:rPr>
              <w:t xml:space="preserve">Note: Without dedicated optimization for dynamic/flexible TDD. </w:t>
            </w:r>
          </w:p>
        </w:tc>
      </w:tr>
    </w:tbl>
    <w:p w14:paraId="6F56B202" w14:textId="6BF7E279" w:rsidR="00331165" w:rsidRDefault="00331165" w:rsidP="00331165">
      <w:pPr>
        <w:rPr>
          <w:lang w:eastAsia="zh-CN"/>
        </w:rPr>
      </w:pPr>
    </w:p>
    <w:p w14:paraId="1FA78334" w14:textId="68E84DEB" w:rsidR="00BB161B" w:rsidRPr="00BB161B" w:rsidRDefault="00FF2397" w:rsidP="00FF2397">
      <w:pPr>
        <w:pStyle w:val="2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S</w:t>
      </w:r>
      <w:r w:rsidR="00BB161B" w:rsidRPr="00FF2397">
        <w:rPr>
          <w:rFonts w:eastAsiaTheme="minorEastAsia"/>
          <w:kern w:val="2"/>
          <w:lang w:eastAsia="zh-CN"/>
        </w:rPr>
        <w:t>upport of SBFD in RRC_IDLE/INACTIVE mode</w:t>
      </w:r>
    </w:p>
    <w:p w14:paraId="66C515BA" w14:textId="5D2E5772" w:rsidR="00B52F23" w:rsidRDefault="00BB161B" w:rsidP="00B421B3">
      <w:pPr>
        <w:rPr>
          <w:rFonts w:eastAsiaTheme="minorEastAsia"/>
          <w:kern w:val="2"/>
          <w:lang w:val="en-GB" w:eastAsia="zh-CN"/>
        </w:rPr>
      </w:pPr>
      <w:r>
        <w:rPr>
          <w:rFonts w:eastAsiaTheme="minorEastAsia" w:hint="eastAsia"/>
          <w:kern w:val="2"/>
          <w:lang w:val="en-GB" w:eastAsia="zh-CN"/>
        </w:rPr>
        <w:t>R</w:t>
      </w:r>
      <w:r>
        <w:rPr>
          <w:rFonts w:eastAsiaTheme="minorEastAsia"/>
          <w:kern w:val="2"/>
          <w:lang w:val="en-GB" w:eastAsia="zh-CN"/>
        </w:rPr>
        <w:t xml:space="preserve">egarding </w:t>
      </w:r>
      <w:r w:rsidRPr="00BB161B">
        <w:rPr>
          <w:rFonts w:eastAsiaTheme="minorEastAsia"/>
          <w:kern w:val="2"/>
          <w:lang w:val="en-GB" w:eastAsia="zh-CN"/>
        </w:rPr>
        <w:t>support of SBFD in RRC_IDLE/INACTIVE mode</w:t>
      </w:r>
      <w:r>
        <w:rPr>
          <w:rFonts w:eastAsiaTheme="minorEastAsia"/>
          <w:kern w:val="2"/>
          <w:lang w:val="en-GB" w:eastAsia="zh-CN"/>
        </w:rPr>
        <w:t xml:space="preserve">, RAN1 </w:t>
      </w:r>
      <w:r w:rsidR="003D5BCE">
        <w:rPr>
          <w:rFonts w:eastAsiaTheme="minorEastAsia"/>
          <w:kern w:val="2"/>
          <w:lang w:val="en-GB" w:eastAsia="zh-CN"/>
        </w:rPr>
        <w:t xml:space="preserve">has reached the following agreement in RAN1#117. From RAN1 </w:t>
      </w:r>
      <w:r w:rsidR="004B0AB1">
        <w:rPr>
          <w:rFonts w:eastAsiaTheme="minorEastAsia"/>
          <w:kern w:val="2"/>
          <w:lang w:val="en-GB" w:eastAsia="zh-CN"/>
        </w:rPr>
        <w:t xml:space="preserve">perspective, </w:t>
      </w:r>
      <w:r w:rsidR="000A3EF6">
        <w:rPr>
          <w:rFonts w:eastAsiaTheme="minorEastAsia"/>
          <w:kern w:val="2"/>
          <w:lang w:val="en-GB" w:eastAsia="zh-CN"/>
        </w:rPr>
        <w:t>RAN1 has identified clear benefits as shown in the RAN1 conclusion below. From RAN2 perspective, we don’t see any concern</w:t>
      </w:r>
      <w:r w:rsidR="001B322D">
        <w:rPr>
          <w:rFonts w:eastAsiaTheme="minorEastAsia" w:hint="eastAsia"/>
          <w:kern w:val="2"/>
          <w:lang w:val="en-GB" w:eastAsia="zh-CN"/>
        </w:rPr>
        <w:t>,</w:t>
      </w:r>
      <w:r w:rsidR="000A3EF6">
        <w:rPr>
          <w:rFonts w:eastAsiaTheme="minorEastAsia"/>
          <w:kern w:val="2"/>
          <w:lang w:val="en-GB" w:eastAsia="zh-CN"/>
        </w:rPr>
        <w:t xml:space="preserve"> and the specification impact is manageable. Therefore, we propose to support </w:t>
      </w:r>
      <w:r w:rsidR="000A3EF6" w:rsidRPr="00BB161B">
        <w:t>random access in SBFD symbols for UEs in RRC_IDLE/INACTIVE mode</w:t>
      </w:r>
      <w:r w:rsidR="000A3EF6">
        <w:t xml:space="preserve"> in Rel-19. </w:t>
      </w:r>
      <w:r w:rsidR="000A3EF6">
        <w:rPr>
          <w:rFonts w:eastAsiaTheme="minorEastAsia"/>
          <w:kern w:val="2"/>
          <w:lang w:val="en-GB" w:eastAsia="zh-CN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B161B" w14:paraId="50D03782" w14:textId="77777777" w:rsidTr="00BB161B">
        <w:tc>
          <w:tcPr>
            <w:tcW w:w="9628" w:type="dxa"/>
          </w:tcPr>
          <w:p w14:paraId="5EEE59CE" w14:textId="77777777" w:rsidR="00BB161B" w:rsidRPr="00BB161B" w:rsidRDefault="00BB161B" w:rsidP="000A3EF6">
            <w:pPr>
              <w:spacing w:before="0" w:afterLines="50" w:after="120" w:line="240" w:lineRule="auto"/>
              <w:rPr>
                <w:rFonts w:ascii="Times New Roman" w:hAnsi="Times New Roman"/>
                <w:b/>
                <w:bCs/>
              </w:rPr>
            </w:pPr>
            <w:r w:rsidRPr="00BB161B">
              <w:rPr>
                <w:rFonts w:ascii="Times New Roman" w:hAnsi="Times New Roman"/>
                <w:b/>
                <w:bCs/>
                <w:highlight w:val="green"/>
              </w:rPr>
              <w:t>Agreement</w:t>
            </w:r>
          </w:p>
          <w:p w14:paraId="344832C3" w14:textId="617EBD02" w:rsidR="00BB161B" w:rsidRPr="00BB161B" w:rsidRDefault="00BB161B" w:rsidP="000A3EF6">
            <w:pPr>
              <w:spacing w:before="0" w:afterLines="50" w:after="120" w:line="240" w:lineRule="auto"/>
            </w:pPr>
            <w:r w:rsidRPr="00BB161B">
              <w:rPr>
                <w:rFonts w:ascii="Times New Roman" w:hAnsi="Times New Roman"/>
              </w:rPr>
              <w:t xml:space="preserve">Support random access in SBFD symbols for UEs in RRC_IDLE/INACTIVE mode. </w:t>
            </w:r>
          </w:p>
        </w:tc>
      </w:tr>
      <w:tr w:rsidR="000A3EF6" w14:paraId="456A0A5B" w14:textId="77777777" w:rsidTr="00BB161B">
        <w:tc>
          <w:tcPr>
            <w:tcW w:w="9628" w:type="dxa"/>
          </w:tcPr>
          <w:p w14:paraId="101C3036" w14:textId="77777777" w:rsidR="000A3EF6" w:rsidRPr="000A3EF6" w:rsidRDefault="000A3EF6" w:rsidP="000A3EF6">
            <w:pPr>
              <w:spacing w:before="0" w:afterLines="50" w:after="120" w:line="240" w:lineRule="auto"/>
              <w:rPr>
                <w:rFonts w:ascii="Times New Roman" w:hAnsi="Times New Roman"/>
                <w:b/>
                <w:bCs/>
              </w:rPr>
            </w:pPr>
            <w:r w:rsidRPr="000A3EF6">
              <w:rPr>
                <w:rFonts w:ascii="Times New Roman" w:hAnsi="Times New Roman"/>
                <w:b/>
                <w:bCs/>
              </w:rPr>
              <w:t>Conclusion</w:t>
            </w:r>
          </w:p>
          <w:p w14:paraId="2472315B" w14:textId="77777777" w:rsidR="000A3EF6" w:rsidRPr="000A3EF6" w:rsidRDefault="000A3EF6" w:rsidP="000A3EF6">
            <w:pPr>
              <w:spacing w:before="0" w:afterLines="50" w:after="120" w:line="240" w:lineRule="auto"/>
              <w:rPr>
                <w:rFonts w:ascii="Times New Roman" w:hAnsi="Times New Roman"/>
              </w:rPr>
            </w:pPr>
            <w:r w:rsidRPr="000A3EF6">
              <w:rPr>
                <w:rFonts w:ascii="Times New Roman" w:hAnsi="Times New Roman"/>
              </w:rPr>
              <w:t>If PRACH is allowed in SBFD symbols for SBFD-aware UEs in RRC_IDLE/INACTIVE mode, RAN1 observed the following:</w:t>
            </w:r>
          </w:p>
          <w:p w14:paraId="4BDC2A34" w14:textId="77777777" w:rsidR="000A3EF6" w:rsidRPr="000A3EF6" w:rsidRDefault="000A3EF6" w:rsidP="000A3EF6">
            <w:pPr>
              <w:pStyle w:val="17"/>
              <w:numPr>
                <w:ilvl w:val="0"/>
                <w:numId w:val="45"/>
              </w:numPr>
              <w:spacing w:before="0" w:beforeAutospacing="0" w:afterLines="50" w:after="120" w:afterAutospacing="0" w:line="240" w:lineRule="auto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0A3EF6">
              <w:rPr>
                <w:rFonts w:ascii="Times New Roman" w:hAnsi="Times New Roman"/>
                <w:szCs w:val="20"/>
              </w:rPr>
              <w:t>The benefits include at least one or more of the following:</w:t>
            </w:r>
          </w:p>
          <w:p w14:paraId="584BE4EE" w14:textId="77777777" w:rsidR="000A3EF6" w:rsidRPr="000A3EF6" w:rsidRDefault="000A3EF6" w:rsidP="000A3EF6">
            <w:pPr>
              <w:pStyle w:val="17"/>
              <w:numPr>
                <w:ilvl w:val="1"/>
                <w:numId w:val="45"/>
              </w:numPr>
              <w:spacing w:before="0" w:beforeAutospacing="0" w:afterLines="50" w:after="120" w:afterAutospacing="0" w:line="240" w:lineRule="auto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0A3EF6">
              <w:rPr>
                <w:rFonts w:ascii="Times New Roman" w:hAnsi="Times New Roman"/>
                <w:szCs w:val="20"/>
              </w:rPr>
              <w:t>reduced random access latency</w:t>
            </w:r>
          </w:p>
          <w:p w14:paraId="729A68B5" w14:textId="77777777" w:rsidR="000A3EF6" w:rsidRPr="000A3EF6" w:rsidRDefault="000A3EF6" w:rsidP="000A3EF6">
            <w:pPr>
              <w:pStyle w:val="17"/>
              <w:numPr>
                <w:ilvl w:val="1"/>
                <w:numId w:val="45"/>
              </w:numPr>
              <w:spacing w:before="0" w:beforeAutospacing="0" w:afterLines="50" w:after="120" w:afterAutospacing="0" w:line="240" w:lineRule="auto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0A3EF6">
              <w:rPr>
                <w:rFonts w:ascii="Times New Roman" w:hAnsi="Times New Roman"/>
                <w:szCs w:val="20"/>
              </w:rPr>
              <w:t>reduced PRACH collision probability or allowing more contiguous frequency resources for PUSCH in UL slots</w:t>
            </w:r>
          </w:p>
          <w:p w14:paraId="28AFD753" w14:textId="77777777" w:rsidR="000A3EF6" w:rsidRPr="000A3EF6" w:rsidRDefault="000A3EF6" w:rsidP="000A3EF6">
            <w:pPr>
              <w:pStyle w:val="17"/>
              <w:numPr>
                <w:ilvl w:val="1"/>
                <w:numId w:val="45"/>
              </w:numPr>
              <w:spacing w:before="0" w:beforeAutospacing="0" w:afterLines="50" w:after="120" w:afterAutospacing="0" w:line="240" w:lineRule="auto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0A3EF6">
              <w:rPr>
                <w:rFonts w:ascii="Times New Roman" w:hAnsi="Times New Roman"/>
                <w:szCs w:val="20"/>
              </w:rPr>
              <w:t>improved coverage of PRACH with sparse UL resources</w:t>
            </w:r>
          </w:p>
          <w:p w14:paraId="7CE45075" w14:textId="77777777" w:rsidR="000A3EF6" w:rsidRPr="000A3EF6" w:rsidRDefault="000A3EF6" w:rsidP="000A3EF6">
            <w:pPr>
              <w:pStyle w:val="17"/>
              <w:numPr>
                <w:ilvl w:val="1"/>
                <w:numId w:val="45"/>
              </w:numPr>
              <w:spacing w:before="0" w:beforeAutospacing="0" w:afterLines="50" w:after="120" w:afterAutospacing="0" w:line="240" w:lineRule="auto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0A3EF6">
              <w:rPr>
                <w:rFonts w:ascii="Times New Roman" w:hAnsi="Times New Roman"/>
                <w:szCs w:val="20"/>
              </w:rPr>
              <w:t>increased cell range of PRACH with sparse UL resources</w:t>
            </w:r>
          </w:p>
          <w:p w14:paraId="21C95FB9" w14:textId="6A0FC34F" w:rsidR="000A3EF6" w:rsidRPr="000A3EF6" w:rsidRDefault="000A3EF6" w:rsidP="000A3EF6">
            <w:pPr>
              <w:pStyle w:val="17"/>
              <w:numPr>
                <w:ilvl w:val="0"/>
                <w:numId w:val="45"/>
              </w:numPr>
              <w:spacing w:before="0" w:beforeAutospacing="0" w:afterLines="50" w:after="120" w:afterAutospacing="0" w:line="240" w:lineRule="auto"/>
              <w:ind w:leftChars="0"/>
              <w:jc w:val="both"/>
              <w:rPr>
                <w:szCs w:val="20"/>
              </w:rPr>
            </w:pPr>
            <w:r w:rsidRPr="000A3EF6">
              <w:rPr>
                <w:rFonts w:ascii="Times New Roman" w:hAnsi="Times New Roman"/>
                <w:szCs w:val="20"/>
              </w:rPr>
              <w:t>PRACH transmissions in UL subband in SBFD symbols may cause UE-to-UE CLI (</w:t>
            </w:r>
            <w:proofErr w:type="gramStart"/>
            <w:r w:rsidRPr="000A3EF6">
              <w:rPr>
                <w:rFonts w:ascii="Times New Roman" w:hAnsi="Times New Roman"/>
                <w:szCs w:val="20"/>
              </w:rPr>
              <w:t>similar to</w:t>
            </w:r>
            <w:proofErr w:type="gramEnd"/>
            <w:r w:rsidRPr="000A3EF6">
              <w:rPr>
                <w:rFonts w:ascii="Times New Roman" w:hAnsi="Times New Roman"/>
                <w:szCs w:val="20"/>
              </w:rPr>
              <w:t xml:space="preserve"> the case of RRC connected mode UEs) for some deployment scenarios. Initial studies based on two companies’ evaluation results, the DL performance degradation due to UE-to-UE CLI caused by PRACH transmission in SBFD symbols is not significant for indoor office scenario and Urban Macro scenario.</w:t>
            </w:r>
          </w:p>
        </w:tc>
      </w:tr>
    </w:tbl>
    <w:p w14:paraId="50D7EA39" w14:textId="06417469" w:rsidR="00BB161B" w:rsidRDefault="00BB161B" w:rsidP="00B421B3">
      <w:pPr>
        <w:rPr>
          <w:lang w:val="en-GB" w:eastAsia="zh-CN"/>
        </w:rPr>
      </w:pPr>
    </w:p>
    <w:p w14:paraId="20B9672C" w14:textId="586EFA5F" w:rsidR="00A206A5" w:rsidRPr="009A0819" w:rsidRDefault="00E93D52" w:rsidP="00A206A5">
      <w:pPr>
        <w:tabs>
          <w:tab w:val="left" w:pos="1440"/>
          <w:tab w:val="left" w:pos="1619"/>
        </w:tabs>
        <w:overflowPunct/>
        <w:autoSpaceDE/>
        <w:autoSpaceDN/>
        <w:adjustRightInd/>
        <w:spacing w:after="120"/>
        <w:ind w:right="-96"/>
        <w:jc w:val="left"/>
        <w:textAlignment w:val="auto"/>
        <w:rPr>
          <w:rFonts w:eastAsia="Malgun Gothic"/>
          <w:lang w:eastAsia="ko-KR"/>
        </w:rPr>
      </w:pPr>
      <w:bookmarkStart w:id="6" w:name="OLE_LINK29"/>
      <w:r w:rsidRPr="00664443">
        <w:rPr>
          <w:rFonts w:hint="eastAsia"/>
          <w:b/>
          <w:i/>
        </w:rPr>
        <w:t>P</w:t>
      </w:r>
      <w:r w:rsidRPr="00664443">
        <w:rPr>
          <w:b/>
          <w:i/>
        </w:rPr>
        <w:t>roposal 1:</w:t>
      </w:r>
      <w:r w:rsidRPr="00664443">
        <w:rPr>
          <w:i/>
        </w:rPr>
        <w:t xml:space="preserve"> </w:t>
      </w:r>
      <w:r w:rsidR="00A206A5" w:rsidRPr="00A206A5">
        <w:rPr>
          <w:i/>
          <w:lang w:eastAsia="zh-CN"/>
        </w:rPr>
        <w:t>Specify SBFD operation to UE in RRC_IDLE/INACTIVE mode for random access</w:t>
      </w:r>
      <w:r w:rsidR="00A206A5">
        <w:rPr>
          <w:i/>
          <w:lang w:eastAsia="zh-CN"/>
        </w:rPr>
        <w:t xml:space="preserve"> in Rel-19 SBFD WI. </w:t>
      </w:r>
    </w:p>
    <w:p w14:paraId="63407338" w14:textId="1EAFA803" w:rsidR="0009493E" w:rsidRDefault="0009493E" w:rsidP="00204041">
      <w:pPr>
        <w:tabs>
          <w:tab w:val="left" w:pos="960"/>
        </w:tabs>
        <w:rPr>
          <w:rFonts w:eastAsiaTheme="minorEastAsia"/>
          <w:i/>
          <w:lang w:eastAsia="zh-CN"/>
        </w:rPr>
      </w:pPr>
    </w:p>
    <w:p w14:paraId="0950FB34" w14:textId="3D835337" w:rsidR="00A206A5" w:rsidRDefault="00FF2397" w:rsidP="00FF2397">
      <w:pPr>
        <w:pStyle w:val="2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S</w:t>
      </w:r>
      <w:r w:rsidRPr="00FF2397">
        <w:rPr>
          <w:rFonts w:eastAsiaTheme="minorEastAsia"/>
          <w:kern w:val="2"/>
          <w:lang w:eastAsia="zh-CN"/>
        </w:rPr>
        <w:t>elected schemes for CLI handling</w:t>
      </w:r>
    </w:p>
    <w:p w14:paraId="721C38F9" w14:textId="29C6DB6E" w:rsidR="00FF2397" w:rsidRDefault="001B322D" w:rsidP="00FF2397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the RAN1#117 meeting, RAN1 reached very good progress on CLI handling schemes</w:t>
      </w:r>
      <w:r w:rsidR="00D96B43">
        <w:rPr>
          <w:lang w:val="en-GB" w:eastAsia="zh-CN"/>
        </w:rPr>
        <w:t>,</w:t>
      </w:r>
      <w:r>
        <w:rPr>
          <w:lang w:val="en-GB" w:eastAsia="zh-CN"/>
        </w:rPr>
        <w:t xml:space="preserve"> and made the following RAN1 recommendation. </w:t>
      </w:r>
      <w:r w:rsidR="00D96B43">
        <w:rPr>
          <w:lang w:val="en-GB" w:eastAsia="zh-CN"/>
        </w:rPr>
        <w:t>Overall</w:t>
      </w:r>
      <w:r w:rsidR="001F6965">
        <w:rPr>
          <w:lang w:val="en-GB" w:eastAsia="zh-CN"/>
        </w:rPr>
        <w:t xml:space="preserve">, </w:t>
      </w:r>
      <w:r w:rsidR="00D96B43">
        <w:rPr>
          <w:lang w:val="en-GB" w:eastAsia="zh-CN"/>
        </w:rPr>
        <w:t xml:space="preserve">the </w:t>
      </w:r>
      <w:r w:rsidR="00885339">
        <w:rPr>
          <w:lang w:val="en-GB" w:eastAsia="zh-CN"/>
        </w:rPr>
        <w:t xml:space="preserve">RAN1 recommendation is </w:t>
      </w:r>
      <w:r w:rsidR="00D96B43">
        <w:rPr>
          <w:lang w:val="en-GB" w:eastAsia="zh-CN"/>
        </w:rPr>
        <w:t xml:space="preserve">a </w:t>
      </w:r>
      <w:r w:rsidR="00410E1A">
        <w:rPr>
          <w:lang w:val="en-GB" w:eastAsia="zh-CN"/>
        </w:rPr>
        <w:t xml:space="preserve">very </w:t>
      </w:r>
      <w:r w:rsidR="00D96B43">
        <w:rPr>
          <w:lang w:val="en-GB" w:eastAsia="zh-CN"/>
        </w:rPr>
        <w:t xml:space="preserve">balanced package and can be adopted for WID update. </w:t>
      </w:r>
      <w:r w:rsidR="00410E1A">
        <w:rPr>
          <w:lang w:val="en-GB" w:eastAsia="zh-CN"/>
        </w:rPr>
        <w:t xml:space="preserve">On the other hand, </w:t>
      </w:r>
      <w:r w:rsidR="00BA3D3C">
        <w:rPr>
          <w:lang w:val="en-GB" w:eastAsia="zh-CN"/>
        </w:rPr>
        <w:t xml:space="preserve">to avoid further </w:t>
      </w:r>
      <w:r w:rsidR="009A07A3">
        <w:rPr>
          <w:lang w:val="en-GB" w:eastAsia="zh-CN"/>
        </w:rPr>
        <w:t>WG</w:t>
      </w:r>
      <w:r w:rsidR="00BA3D3C">
        <w:rPr>
          <w:lang w:val="en-GB" w:eastAsia="zh-CN"/>
        </w:rPr>
        <w:t xml:space="preserve"> debate, </w:t>
      </w:r>
      <w:r w:rsidR="00410E1A">
        <w:rPr>
          <w:lang w:val="en-GB" w:eastAsia="zh-CN"/>
        </w:rPr>
        <w:t xml:space="preserve">RAN plenary can </w:t>
      </w:r>
      <w:r w:rsidR="00BA3D3C">
        <w:rPr>
          <w:lang w:val="en-GB" w:eastAsia="zh-CN"/>
        </w:rPr>
        <w:t xml:space="preserve">also </w:t>
      </w:r>
      <w:r w:rsidR="00410E1A">
        <w:rPr>
          <w:lang w:val="en-GB" w:eastAsia="zh-CN"/>
        </w:rPr>
        <w:t xml:space="preserve">provide </w:t>
      </w:r>
      <w:r w:rsidR="00BA3D3C">
        <w:rPr>
          <w:lang w:val="en-GB" w:eastAsia="zh-CN"/>
        </w:rPr>
        <w:t xml:space="preserve">further </w:t>
      </w:r>
      <w:r w:rsidR="00410E1A">
        <w:rPr>
          <w:lang w:val="en-GB" w:eastAsia="zh-CN"/>
        </w:rPr>
        <w:t>guidance on</w:t>
      </w:r>
      <w:r w:rsidR="00BA3D3C">
        <w:rPr>
          <w:lang w:val="en-GB" w:eastAsia="zh-CN"/>
        </w:rPr>
        <w:t xml:space="preserve"> </w:t>
      </w:r>
      <w:r w:rsidR="00955402">
        <w:rPr>
          <w:lang w:val="en-GB" w:eastAsia="zh-CN"/>
        </w:rPr>
        <w:t>certain</w:t>
      </w:r>
      <w:r w:rsidR="00BA3D3C">
        <w:rPr>
          <w:lang w:val="en-GB" w:eastAsia="zh-CN"/>
        </w:rPr>
        <w:t xml:space="preserve"> </w:t>
      </w:r>
      <w:r w:rsidR="009A07A3">
        <w:rPr>
          <w:lang w:val="en-GB" w:eastAsia="zh-CN"/>
        </w:rPr>
        <w:t>issues</w:t>
      </w:r>
      <w:r w:rsidR="00BA3D3C">
        <w:rPr>
          <w:lang w:val="en-GB" w:eastAsia="zh-CN"/>
        </w:rPr>
        <w:t xml:space="preserve"> to make </w:t>
      </w:r>
      <w:r w:rsidR="000C53C2">
        <w:rPr>
          <w:lang w:val="en-GB" w:eastAsia="zh-CN"/>
        </w:rPr>
        <w:t>WG</w:t>
      </w:r>
      <w:r w:rsidR="00BA3D3C">
        <w:rPr>
          <w:lang w:val="en-GB" w:eastAsia="zh-CN"/>
        </w:rPr>
        <w:t xml:space="preserve"> work more focused. </w:t>
      </w:r>
      <w:r w:rsidR="009A07A3">
        <w:rPr>
          <w:lang w:val="en-GB" w:eastAsia="zh-CN"/>
        </w:rPr>
        <w:t xml:space="preserve">In our view, for </w:t>
      </w:r>
      <w:r w:rsidR="009A07A3" w:rsidRPr="001B322D">
        <w:t>L1 based UE-to-UE CLI measurement and reporting</w:t>
      </w:r>
      <w:r w:rsidR="009A07A3">
        <w:t xml:space="preserve">, </w:t>
      </w:r>
      <w:r w:rsidR="00955402">
        <w:t xml:space="preserve">it would be good to preclude </w:t>
      </w:r>
      <w:r w:rsidR="00955402" w:rsidRPr="001B322D">
        <w:t>aperiodic reporting</w:t>
      </w:r>
      <w:r w:rsidR="00955402">
        <w:t xml:space="preserve"> on PUCCH</w:t>
      </w:r>
      <w:r w:rsidR="009E79DF">
        <w:rPr>
          <w:rFonts w:hint="eastAsia"/>
          <w:lang w:eastAsia="zh-CN"/>
        </w:rPr>
        <w:t>.</w:t>
      </w:r>
      <w:r w:rsidR="009E79DF">
        <w:rPr>
          <w:lang w:eastAsia="zh-CN"/>
        </w:rPr>
        <w:t xml:space="preserve"> It</w:t>
      </w:r>
      <w:r w:rsidR="00955402">
        <w:t xml:space="preserve"> was only supported by very few companies in RAN1 and has been discussed in several </w:t>
      </w:r>
      <w:r w:rsidR="005421B5">
        <w:t xml:space="preserve">other </w:t>
      </w:r>
      <w:r w:rsidR="00955402">
        <w:t>WIs in previous releases</w:t>
      </w:r>
      <w:r w:rsidR="009E79DF">
        <w:t xml:space="preserve"> with</w:t>
      </w:r>
      <w:r w:rsidR="005421B5">
        <w:t>out consensus</w:t>
      </w:r>
      <w:r w:rsidR="00955402">
        <w:t xml:space="preserve">. </w:t>
      </w:r>
      <w:r w:rsidR="00FB0A83">
        <w:t xml:space="preserve">In addition, </w:t>
      </w:r>
      <w:r w:rsidR="00D47559">
        <w:t xml:space="preserve">precluding </w:t>
      </w:r>
      <w:r w:rsidR="00D47559" w:rsidRPr="001B322D">
        <w:t>aperiodic reporting</w:t>
      </w:r>
      <w:r w:rsidR="00D47559">
        <w:t xml:space="preserve"> on PUCCH also aligns with RAN1’s intention to be </w:t>
      </w:r>
      <w:r w:rsidR="00D47559" w:rsidRPr="001B322D">
        <w:t>based on existing CSI framework</w:t>
      </w:r>
      <w:r w:rsidR="00D47559">
        <w:t xml:space="preserve">.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13E68" w:rsidRPr="00213E68" w14:paraId="3B751C6A" w14:textId="77777777" w:rsidTr="00213E68">
        <w:tc>
          <w:tcPr>
            <w:tcW w:w="9628" w:type="dxa"/>
          </w:tcPr>
          <w:p w14:paraId="16CFE50E" w14:textId="77777777" w:rsidR="00213E68" w:rsidRPr="00213E68" w:rsidRDefault="00213E68" w:rsidP="00213E68">
            <w:pPr>
              <w:spacing w:before="0" w:afterLines="50" w:after="120" w:line="240" w:lineRule="auto"/>
              <w:rPr>
                <w:rFonts w:ascii="Times New Roman" w:hAnsi="Times New Roman"/>
                <w:b/>
                <w:bCs/>
                <w:lang w:eastAsia="ko-KR"/>
              </w:rPr>
            </w:pPr>
            <w:r w:rsidRPr="00213E68">
              <w:rPr>
                <w:rFonts w:ascii="Times New Roman" w:hAnsi="Times New Roman"/>
                <w:b/>
                <w:bCs/>
                <w:highlight w:val="green"/>
                <w:lang w:eastAsia="ko-KR"/>
              </w:rPr>
              <w:t>Agreement</w:t>
            </w:r>
          </w:p>
          <w:p w14:paraId="4092F5B2" w14:textId="77777777" w:rsidR="00213E68" w:rsidRPr="00213E68" w:rsidRDefault="00213E68" w:rsidP="00213E68">
            <w:pPr>
              <w:spacing w:before="0" w:afterLines="50" w:after="120" w:line="240" w:lineRule="auto"/>
              <w:rPr>
                <w:rFonts w:ascii="Times New Roman" w:hAnsi="Times New Roman"/>
              </w:rPr>
            </w:pPr>
            <w:r w:rsidRPr="00213E68">
              <w:rPr>
                <w:rFonts w:ascii="Times New Roman" w:hAnsi="Times New Roman"/>
              </w:rPr>
              <w:t>For enhancements for CLI handling, the following are recommended from RAN1's perspective:</w:t>
            </w:r>
          </w:p>
          <w:p w14:paraId="60E87C90" w14:textId="77777777" w:rsidR="00213E68" w:rsidRPr="00213E68" w:rsidRDefault="00213E68" w:rsidP="00213E68">
            <w:pPr>
              <w:numPr>
                <w:ilvl w:val="0"/>
                <w:numId w:val="4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Lines="50" w:after="120" w:line="24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213E68">
              <w:rPr>
                <w:rFonts w:ascii="Times New Roman" w:hAnsi="Times New Roman"/>
              </w:rPr>
              <w:t>Information exchange of semi-static cell-specific SBFD time and frequency location configuration [RAN3]</w:t>
            </w:r>
          </w:p>
          <w:p w14:paraId="51FF846A" w14:textId="77777777" w:rsidR="00213E68" w:rsidRPr="00213E68" w:rsidRDefault="00213E68" w:rsidP="00213E68">
            <w:pPr>
              <w:numPr>
                <w:ilvl w:val="0"/>
                <w:numId w:val="4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Lines="50" w:after="120" w:line="24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213E68">
              <w:rPr>
                <w:rFonts w:ascii="Times New Roman" w:hAnsi="Times New Roman"/>
              </w:rPr>
              <w:lastRenderedPageBreak/>
              <w:t>Information exchange of measurement resource configuration, i.e., SSB and/or periodic NZP CSI-RS [RAN3]</w:t>
            </w:r>
          </w:p>
          <w:p w14:paraId="5287CA1F" w14:textId="2A6225EE" w:rsidR="00213E68" w:rsidRPr="001B322D" w:rsidRDefault="00213E68" w:rsidP="00213E68">
            <w:pPr>
              <w:numPr>
                <w:ilvl w:val="0"/>
                <w:numId w:val="4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Lines="50" w:after="120" w:line="24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1B322D">
              <w:rPr>
                <w:rFonts w:ascii="Times New Roman" w:hAnsi="Times New Roman"/>
                <w:szCs w:val="16"/>
              </w:rPr>
              <w:t>Information exchange of strongest DL beam information [RAN3]</w:t>
            </w:r>
          </w:p>
          <w:p w14:paraId="3E61EB84" w14:textId="77777777" w:rsidR="00213E68" w:rsidRPr="001B322D" w:rsidRDefault="00213E68" w:rsidP="00213E68">
            <w:pPr>
              <w:numPr>
                <w:ilvl w:val="1"/>
                <w:numId w:val="4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Lines="50" w:after="120" w:line="24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1B322D">
              <w:rPr>
                <w:rFonts w:ascii="Times New Roman" w:hAnsi="Times New Roman"/>
              </w:rPr>
              <w:t>Information exchange of CLI-mitigation request [RAN3]</w:t>
            </w:r>
          </w:p>
          <w:p w14:paraId="4D950224" w14:textId="77777777" w:rsidR="00213E68" w:rsidRPr="001B322D" w:rsidRDefault="00213E68" w:rsidP="00213E68">
            <w:pPr>
              <w:numPr>
                <w:ilvl w:val="1"/>
                <w:numId w:val="4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Lines="50" w:after="120" w:line="24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1B322D">
              <w:rPr>
                <w:rFonts w:ascii="Times New Roman" w:hAnsi="Times New Roman"/>
              </w:rPr>
              <w:t xml:space="preserve">Note: No normative behavior is implied for the gNB receiving the </w:t>
            </w:r>
            <w:r w:rsidRPr="001B322D">
              <w:rPr>
                <w:rFonts w:ascii="Times New Roman" w:hAnsi="Times New Roman"/>
                <w:bCs/>
                <w:lang w:eastAsia="ko-KR"/>
              </w:rPr>
              <w:t>CLI-mitigation request</w:t>
            </w:r>
            <w:r w:rsidRPr="001B322D">
              <w:rPr>
                <w:rFonts w:ascii="Times New Roman" w:hAnsi="Times New Roman"/>
              </w:rPr>
              <w:t>. No need to further send a stop message for CLI mitigation. Detailed signaling can be discussed in RAN3.</w:t>
            </w:r>
          </w:p>
          <w:p w14:paraId="687FFB17" w14:textId="77777777" w:rsidR="00213E68" w:rsidRPr="001B322D" w:rsidRDefault="00213E68" w:rsidP="00213E68">
            <w:pPr>
              <w:numPr>
                <w:ilvl w:val="0"/>
                <w:numId w:val="4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Lines="50" w:after="120" w:line="24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1B322D">
              <w:rPr>
                <w:rFonts w:ascii="Times New Roman" w:hAnsi="Times New Roman"/>
              </w:rPr>
              <w:t>UL resource muting for PUSCH, including [RAN1, RAN2, RAN4]</w:t>
            </w:r>
          </w:p>
          <w:p w14:paraId="10D07D4C" w14:textId="77777777" w:rsidR="00213E68" w:rsidRPr="001B322D" w:rsidRDefault="00213E68" w:rsidP="00213E68">
            <w:pPr>
              <w:numPr>
                <w:ilvl w:val="1"/>
                <w:numId w:val="4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Lines="50" w:after="120" w:line="24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1B322D">
              <w:rPr>
                <w:rFonts w:ascii="Times New Roman" w:hAnsi="Times New Roman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29637B37" w14:textId="77777777" w:rsidR="00213E68" w:rsidRPr="001B322D" w:rsidRDefault="00213E68" w:rsidP="00213E68">
            <w:pPr>
              <w:pStyle w:val="a"/>
              <w:widowControl w:val="0"/>
              <w:numPr>
                <w:ilvl w:val="2"/>
                <w:numId w:val="47"/>
              </w:numPr>
              <w:suppressAutoHyphens/>
              <w:snapToGrid w:val="0"/>
              <w:spacing w:before="0" w:afterLines="50" w:line="240" w:lineRule="auto"/>
              <w:rPr>
                <w:rFonts w:ascii="Times New Roman" w:hAnsi="Times New Roman"/>
                <w:szCs w:val="20"/>
              </w:rPr>
            </w:pPr>
            <w:r w:rsidRPr="001B322D">
              <w:rPr>
                <w:rFonts w:ascii="Times New Roman" w:hAnsi="Times New Roman"/>
                <w:szCs w:val="20"/>
              </w:rPr>
              <w:t>Note: No new DCI field / MAC CE is introduced</w:t>
            </w:r>
          </w:p>
          <w:p w14:paraId="687AC611" w14:textId="77777777" w:rsidR="00213E68" w:rsidRPr="001B322D" w:rsidRDefault="00213E68" w:rsidP="00213E68">
            <w:pPr>
              <w:numPr>
                <w:ilvl w:val="1"/>
                <w:numId w:val="4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Lines="50" w:after="120" w:line="24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1B322D">
              <w:rPr>
                <w:rFonts w:ascii="Times New Roman" w:hAnsi="Times New Roman"/>
              </w:rPr>
              <w:t>PUSCH resource mapping, i.e., rate-matching around the muted REs</w:t>
            </w:r>
          </w:p>
          <w:p w14:paraId="490D7941" w14:textId="77777777" w:rsidR="00213E68" w:rsidRPr="001B322D" w:rsidRDefault="00213E68" w:rsidP="00213E68">
            <w:pPr>
              <w:numPr>
                <w:ilvl w:val="1"/>
                <w:numId w:val="4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Lines="50" w:after="120" w:line="24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1B322D">
              <w:rPr>
                <w:rFonts w:ascii="Times New Roman" w:hAnsi="Times New Roman"/>
              </w:rPr>
              <w:t>UCI resource determination in symbols with muted REs</w:t>
            </w:r>
          </w:p>
          <w:p w14:paraId="24F18EDA" w14:textId="77777777" w:rsidR="00213E68" w:rsidRPr="001B322D" w:rsidRDefault="00213E68" w:rsidP="00213E68">
            <w:pPr>
              <w:pStyle w:val="a"/>
              <w:widowControl w:val="0"/>
              <w:numPr>
                <w:ilvl w:val="2"/>
                <w:numId w:val="47"/>
              </w:numPr>
              <w:suppressAutoHyphens/>
              <w:snapToGrid w:val="0"/>
              <w:spacing w:before="0" w:afterLines="50" w:line="240" w:lineRule="auto"/>
              <w:rPr>
                <w:rFonts w:ascii="Times New Roman" w:hAnsi="Times New Roman"/>
                <w:szCs w:val="20"/>
              </w:rPr>
            </w:pPr>
            <w:r w:rsidRPr="001B322D">
              <w:rPr>
                <w:rFonts w:ascii="Times New Roman" w:hAnsi="Times New Roman"/>
                <w:szCs w:val="20"/>
              </w:rPr>
              <w:t>Note: No impact on data and control multiplexing as defined in section 6.2.7, TS 38.212.</w:t>
            </w:r>
          </w:p>
          <w:p w14:paraId="62020BAC" w14:textId="77777777" w:rsidR="00213E68" w:rsidRPr="001B322D" w:rsidRDefault="00213E68" w:rsidP="00213E68">
            <w:pPr>
              <w:numPr>
                <w:ilvl w:val="1"/>
                <w:numId w:val="4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Lines="50" w:after="120" w:line="24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1B322D">
              <w:rPr>
                <w:rFonts w:ascii="Times New Roman" w:hAnsi="Times New Roman"/>
              </w:rPr>
              <w:t>Note: UL resource muting does not apply for Msg A PUSCH and Msg 3 PUSCH.</w:t>
            </w:r>
          </w:p>
          <w:p w14:paraId="0386B475" w14:textId="77777777" w:rsidR="00213E68" w:rsidRPr="001B322D" w:rsidRDefault="00213E68" w:rsidP="00213E68">
            <w:pPr>
              <w:numPr>
                <w:ilvl w:val="1"/>
                <w:numId w:val="4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Lines="50" w:after="120" w:line="24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1B322D">
              <w:rPr>
                <w:rFonts w:ascii="Times New Roman" w:hAnsi="Times New Roman"/>
              </w:rPr>
              <w:t>Note: UL resource muting applies only for UEs in RRC_CONNECTED mode.</w:t>
            </w:r>
          </w:p>
          <w:p w14:paraId="61C5A05A" w14:textId="584884E2" w:rsidR="00213E68" w:rsidRPr="001B322D" w:rsidRDefault="00213E68" w:rsidP="00213E68">
            <w:pPr>
              <w:numPr>
                <w:ilvl w:val="1"/>
                <w:numId w:val="4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Lines="50" w:after="120" w:line="24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1B322D">
              <w:rPr>
                <w:rFonts w:ascii="Times New Roman" w:hAnsi="Times New Roman"/>
              </w:rPr>
              <w:t>Note: UE assumes that the UL resource muting pattern does not overlap UL DMRS or PT-RS in the same symbol.</w:t>
            </w:r>
            <w:r w:rsidR="009A07A3">
              <w:rPr>
                <w:rFonts w:ascii="Times New Roman" w:hAnsi="Times New Roman"/>
              </w:rPr>
              <w:t xml:space="preserve"> </w:t>
            </w:r>
          </w:p>
          <w:p w14:paraId="75A59135" w14:textId="77777777" w:rsidR="00213E68" w:rsidRPr="001B322D" w:rsidRDefault="00213E68" w:rsidP="00213E68">
            <w:pPr>
              <w:numPr>
                <w:ilvl w:val="1"/>
                <w:numId w:val="4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Lines="50" w:after="120" w:line="24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1B322D">
              <w:rPr>
                <w:rFonts w:ascii="Times New Roman" w:hAnsi="Times New Roman"/>
              </w:rPr>
              <w:t>Note: Power boosting is assumed for REs in the symbol with UL resource muting. PUSCH transmit power does not change across symbols.</w:t>
            </w:r>
          </w:p>
          <w:p w14:paraId="6BC08966" w14:textId="77777777" w:rsidR="00213E68" w:rsidRPr="001B322D" w:rsidRDefault="00213E68" w:rsidP="00213E68">
            <w:pPr>
              <w:numPr>
                <w:ilvl w:val="1"/>
                <w:numId w:val="4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Lines="50" w:after="120" w:line="24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1B322D">
              <w:rPr>
                <w:rFonts w:ascii="Times New Roman" w:hAnsi="Times New Roman"/>
              </w:rPr>
              <w:t>Note: No changes on TBS determination for PUSCH.</w:t>
            </w:r>
          </w:p>
          <w:p w14:paraId="546404AA" w14:textId="77777777" w:rsidR="00213E68" w:rsidRPr="001B322D" w:rsidRDefault="00213E68" w:rsidP="00213E68">
            <w:pPr>
              <w:numPr>
                <w:ilvl w:val="1"/>
                <w:numId w:val="4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Lines="50" w:after="120" w:line="24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1B322D">
              <w:rPr>
                <w:rFonts w:ascii="Times New Roman" w:hAnsi="Times New Roman"/>
              </w:rPr>
              <w:t>Note: Check impact on transmit signal quality/MPR requirement, if any, with RAN4</w:t>
            </w:r>
          </w:p>
          <w:p w14:paraId="1C13DC48" w14:textId="77777777" w:rsidR="00213E68" w:rsidRPr="001B322D" w:rsidRDefault="00213E68" w:rsidP="00213E68">
            <w:pPr>
              <w:numPr>
                <w:ilvl w:val="1"/>
                <w:numId w:val="4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Lines="50" w:after="120" w:line="24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1B322D">
              <w:rPr>
                <w:rFonts w:ascii="Times New Roman" w:hAnsi="Times New Roman"/>
                <w:lang w:eastAsia="ko-KR"/>
              </w:rPr>
              <w:t>Note: This feature is subject to UE capability</w:t>
            </w:r>
          </w:p>
          <w:p w14:paraId="40F6668F" w14:textId="77777777" w:rsidR="00213E68" w:rsidRPr="001B322D" w:rsidRDefault="00213E68" w:rsidP="00213E68">
            <w:pPr>
              <w:numPr>
                <w:ilvl w:val="0"/>
                <w:numId w:val="4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Lines="50" w:after="120" w:line="24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1B322D">
              <w:rPr>
                <w:rFonts w:ascii="Times New Roman" w:hAnsi="Times New Roman"/>
              </w:rPr>
              <w:t xml:space="preserve">L1 based UE-to-UE CLI measurement and reporting based on existing CSI framework, including [RAN1, RAN2, RAN4] </w:t>
            </w:r>
          </w:p>
          <w:p w14:paraId="47C962D3" w14:textId="77777777" w:rsidR="00213E68" w:rsidRPr="001B322D" w:rsidRDefault="00213E68" w:rsidP="00213E68">
            <w:pPr>
              <w:numPr>
                <w:ilvl w:val="1"/>
                <w:numId w:val="4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Lines="50" w:after="120" w:line="24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1B322D">
              <w:rPr>
                <w:rFonts w:ascii="Times New Roman" w:hAnsi="Times New Roman"/>
              </w:rPr>
              <w:t>Measurement resources</w:t>
            </w:r>
          </w:p>
          <w:p w14:paraId="13E1218E" w14:textId="77777777" w:rsidR="00213E68" w:rsidRPr="001B322D" w:rsidRDefault="00213E68" w:rsidP="00213E68">
            <w:pPr>
              <w:pStyle w:val="a"/>
              <w:widowControl w:val="0"/>
              <w:numPr>
                <w:ilvl w:val="2"/>
                <w:numId w:val="47"/>
              </w:numPr>
              <w:suppressAutoHyphens/>
              <w:snapToGrid w:val="0"/>
              <w:spacing w:before="0" w:afterLines="50" w:line="240" w:lineRule="auto"/>
              <w:rPr>
                <w:rFonts w:ascii="Times New Roman" w:eastAsia="宋体" w:hAnsi="Times New Roman"/>
                <w:szCs w:val="20"/>
              </w:rPr>
            </w:pPr>
            <w:r w:rsidRPr="001B322D">
              <w:rPr>
                <w:rFonts w:ascii="Times New Roman" w:eastAsia="宋体" w:hAnsi="Times New Roman"/>
                <w:szCs w:val="20"/>
              </w:rPr>
              <w:t xml:space="preserve">Periodic, semi-persistent, or aperiodic measurement resource (set), i.e., SRS-RSRP resource or CLI-RSSI resource  </w:t>
            </w:r>
          </w:p>
          <w:p w14:paraId="3ED10374" w14:textId="77777777" w:rsidR="00213E68" w:rsidRPr="001B322D" w:rsidRDefault="00213E68" w:rsidP="00213E68">
            <w:pPr>
              <w:pStyle w:val="a"/>
              <w:widowControl w:val="0"/>
              <w:numPr>
                <w:ilvl w:val="3"/>
                <w:numId w:val="47"/>
              </w:numPr>
              <w:suppressAutoHyphens/>
              <w:snapToGrid w:val="0"/>
              <w:spacing w:before="0" w:afterLines="50" w:line="240" w:lineRule="auto"/>
              <w:rPr>
                <w:rFonts w:ascii="Times New Roman" w:eastAsia="宋体" w:hAnsi="Times New Roman"/>
                <w:szCs w:val="20"/>
              </w:rPr>
            </w:pPr>
            <w:r w:rsidRPr="001B322D">
              <w:rPr>
                <w:rFonts w:ascii="Times New Roman" w:eastAsia="宋体" w:hAnsi="Times New Roman"/>
                <w:szCs w:val="20"/>
              </w:rPr>
              <w:t xml:space="preserve">Note: The measurement resources for SRS-RSRP are based on the existing legacy RS patterns. No specification impact for </w:t>
            </w:r>
            <w:r w:rsidRPr="001B322D">
              <w:rPr>
                <w:rFonts w:ascii="Times New Roman" w:eastAsia="Times New Roman" w:hAnsi="Times New Roman"/>
              </w:rPr>
              <w:t>SRS configuration information exchange between gNBs.</w:t>
            </w:r>
          </w:p>
          <w:p w14:paraId="737E3BD3" w14:textId="77777777" w:rsidR="00213E68" w:rsidRPr="001B322D" w:rsidRDefault="00213E68" w:rsidP="00213E68">
            <w:pPr>
              <w:pStyle w:val="a"/>
              <w:widowControl w:val="0"/>
              <w:numPr>
                <w:ilvl w:val="2"/>
                <w:numId w:val="47"/>
              </w:numPr>
              <w:suppressAutoHyphens/>
              <w:snapToGrid w:val="0"/>
              <w:spacing w:before="0" w:afterLines="50" w:line="240" w:lineRule="auto"/>
              <w:rPr>
                <w:rFonts w:ascii="Times New Roman" w:eastAsia="宋体" w:hAnsi="Times New Roman"/>
                <w:szCs w:val="20"/>
              </w:rPr>
            </w:pPr>
            <w:r w:rsidRPr="001B322D">
              <w:rPr>
                <w:rFonts w:ascii="Times New Roman" w:eastAsia="宋体" w:hAnsi="Times New Roman"/>
                <w:szCs w:val="20"/>
              </w:rPr>
              <w:t>Configuration/Determination of ‘typeD’ QCL assumptions for the CLI measurement resource</w:t>
            </w:r>
          </w:p>
          <w:p w14:paraId="4CCA00D1" w14:textId="77777777" w:rsidR="00213E68" w:rsidRPr="001B322D" w:rsidRDefault="00213E68" w:rsidP="00213E68">
            <w:pPr>
              <w:numPr>
                <w:ilvl w:val="1"/>
                <w:numId w:val="4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Lines="50" w:after="120" w:line="24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1B322D">
              <w:rPr>
                <w:rFonts w:ascii="Times New Roman" w:hAnsi="Times New Roman"/>
              </w:rPr>
              <w:t>Measurement reporting</w:t>
            </w:r>
          </w:p>
          <w:p w14:paraId="7C8E32CE" w14:textId="77777777" w:rsidR="00213E68" w:rsidRPr="001B322D" w:rsidRDefault="00213E68" w:rsidP="00213E68">
            <w:pPr>
              <w:pStyle w:val="a"/>
              <w:widowControl w:val="0"/>
              <w:numPr>
                <w:ilvl w:val="2"/>
                <w:numId w:val="47"/>
              </w:numPr>
              <w:suppressAutoHyphens/>
              <w:snapToGrid w:val="0"/>
              <w:spacing w:before="0" w:afterLines="50" w:line="240" w:lineRule="auto"/>
              <w:rPr>
                <w:rFonts w:ascii="Times New Roman" w:eastAsia="宋体" w:hAnsi="Times New Roman"/>
                <w:szCs w:val="20"/>
              </w:rPr>
            </w:pPr>
            <w:r w:rsidRPr="001B322D">
              <w:rPr>
                <w:rFonts w:ascii="Times New Roman" w:eastAsia="宋体" w:hAnsi="Times New Roman"/>
                <w:szCs w:val="20"/>
              </w:rPr>
              <w:t>At least aperiodic reporting</w:t>
            </w:r>
          </w:p>
          <w:p w14:paraId="764003B7" w14:textId="77777777" w:rsidR="00213E68" w:rsidRPr="001B322D" w:rsidRDefault="00213E68" w:rsidP="00213E68">
            <w:pPr>
              <w:pStyle w:val="a"/>
              <w:widowControl w:val="0"/>
              <w:numPr>
                <w:ilvl w:val="3"/>
                <w:numId w:val="47"/>
              </w:numPr>
              <w:suppressAutoHyphens/>
              <w:snapToGrid w:val="0"/>
              <w:spacing w:before="0" w:afterLines="50" w:line="240" w:lineRule="auto"/>
              <w:rPr>
                <w:rFonts w:ascii="Times New Roman" w:eastAsia="宋体" w:hAnsi="Times New Roman"/>
                <w:szCs w:val="20"/>
              </w:rPr>
            </w:pPr>
            <w:r w:rsidRPr="001B322D">
              <w:rPr>
                <w:rFonts w:ascii="Times New Roman" w:eastAsia="宋体" w:hAnsi="Times New Roman"/>
                <w:szCs w:val="20"/>
              </w:rPr>
              <w:t>Note: Periodic and semi-persistent reporting can be considered</w:t>
            </w:r>
          </w:p>
          <w:p w14:paraId="10DB7F7D" w14:textId="77777777" w:rsidR="00213E68" w:rsidRPr="00213E68" w:rsidRDefault="00213E68" w:rsidP="00213E68">
            <w:pPr>
              <w:pStyle w:val="a"/>
              <w:widowControl w:val="0"/>
              <w:numPr>
                <w:ilvl w:val="2"/>
                <w:numId w:val="47"/>
              </w:numPr>
              <w:suppressAutoHyphens/>
              <w:snapToGrid w:val="0"/>
              <w:spacing w:before="0" w:afterLines="50" w:line="240" w:lineRule="auto"/>
              <w:rPr>
                <w:rFonts w:ascii="Times New Roman" w:eastAsia="宋体" w:hAnsi="Times New Roman"/>
                <w:szCs w:val="20"/>
              </w:rPr>
            </w:pPr>
            <w:r w:rsidRPr="001B322D">
              <w:rPr>
                <w:rFonts w:ascii="Times New Roman" w:eastAsia="宋体" w:hAnsi="Times New Roman"/>
                <w:szCs w:val="20"/>
              </w:rPr>
              <w:t>New report quantities: e.g. L1-SRS</w:t>
            </w:r>
            <w:r w:rsidRPr="00213E68">
              <w:rPr>
                <w:rFonts w:ascii="Times New Roman" w:eastAsia="宋体" w:hAnsi="Times New Roman"/>
                <w:szCs w:val="20"/>
              </w:rPr>
              <w:t>-RSRP, L1-CLI-RSSI and/or measurement resource indices</w:t>
            </w:r>
          </w:p>
          <w:p w14:paraId="4FB6A990" w14:textId="77777777" w:rsidR="00213E68" w:rsidRPr="00213E68" w:rsidRDefault="00213E68" w:rsidP="00213E68">
            <w:pPr>
              <w:pStyle w:val="a"/>
              <w:widowControl w:val="0"/>
              <w:numPr>
                <w:ilvl w:val="3"/>
                <w:numId w:val="47"/>
              </w:numPr>
              <w:suppressAutoHyphens/>
              <w:snapToGrid w:val="0"/>
              <w:spacing w:before="0" w:afterLines="50" w:line="240" w:lineRule="auto"/>
              <w:rPr>
                <w:rFonts w:ascii="Times New Roman" w:eastAsia="宋体" w:hAnsi="Times New Roman"/>
                <w:szCs w:val="20"/>
              </w:rPr>
            </w:pPr>
            <w:r w:rsidRPr="00213E68">
              <w:rPr>
                <w:rFonts w:ascii="Times New Roman" w:eastAsia="宋体" w:hAnsi="Times New Roman"/>
                <w:szCs w:val="20"/>
              </w:rPr>
              <w:t xml:space="preserve">Note: At least wideband reporting is supported </w:t>
            </w:r>
          </w:p>
          <w:p w14:paraId="2D93DA45" w14:textId="77777777" w:rsidR="00213E68" w:rsidRPr="00213E68" w:rsidRDefault="00213E68" w:rsidP="00213E68">
            <w:pPr>
              <w:pStyle w:val="a"/>
              <w:widowControl w:val="0"/>
              <w:numPr>
                <w:ilvl w:val="2"/>
                <w:numId w:val="47"/>
              </w:numPr>
              <w:suppressAutoHyphens/>
              <w:snapToGrid w:val="0"/>
              <w:spacing w:before="0" w:afterLines="50" w:line="240" w:lineRule="auto"/>
              <w:rPr>
                <w:rFonts w:ascii="Times New Roman" w:eastAsia="宋体" w:hAnsi="Times New Roman"/>
                <w:szCs w:val="20"/>
              </w:rPr>
            </w:pPr>
            <w:r w:rsidRPr="00213E68">
              <w:rPr>
                <w:rFonts w:ascii="Times New Roman" w:eastAsia="宋体" w:hAnsi="Times New Roman"/>
                <w:szCs w:val="20"/>
              </w:rPr>
              <w:t xml:space="preserve">UCI bits generation </w:t>
            </w:r>
          </w:p>
          <w:p w14:paraId="1C29648E" w14:textId="77777777" w:rsidR="00213E68" w:rsidRPr="00213E68" w:rsidRDefault="00213E68" w:rsidP="00213E68">
            <w:pPr>
              <w:pStyle w:val="a"/>
              <w:widowControl w:val="0"/>
              <w:numPr>
                <w:ilvl w:val="2"/>
                <w:numId w:val="47"/>
              </w:numPr>
              <w:suppressAutoHyphens/>
              <w:snapToGrid w:val="0"/>
              <w:spacing w:before="0" w:afterLines="50" w:line="240" w:lineRule="auto"/>
              <w:rPr>
                <w:rFonts w:ascii="Times New Roman" w:eastAsia="宋体" w:hAnsi="Times New Roman"/>
                <w:szCs w:val="20"/>
              </w:rPr>
            </w:pPr>
            <w:r w:rsidRPr="00213E68">
              <w:rPr>
                <w:rFonts w:ascii="Times New Roman" w:eastAsia="宋体" w:hAnsi="Times New Roman"/>
                <w:szCs w:val="20"/>
              </w:rPr>
              <w:t>Priority rules for multiple CSI reporting</w:t>
            </w:r>
          </w:p>
          <w:p w14:paraId="7B036D1B" w14:textId="77777777" w:rsidR="00213E68" w:rsidRPr="00213E68" w:rsidRDefault="00213E68" w:rsidP="00213E68">
            <w:pPr>
              <w:pStyle w:val="a"/>
              <w:widowControl w:val="0"/>
              <w:numPr>
                <w:ilvl w:val="2"/>
                <w:numId w:val="47"/>
              </w:numPr>
              <w:suppressAutoHyphens/>
              <w:snapToGrid w:val="0"/>
              <w:spacing w:before="0" w:afterLines="50" w:line="240" w:lineRule="auto"/>
              <w:rPr>
                <w:rFonts w:ascii="Times New Roman" w:eastAsia="宋体" w:hAnsi="Times New Roman"/>
                <w:szCs w:val="20"/>
              </w:rPr>
            </w:pPr>
            <w:r w:rsidRPr="00213E68">
              <w:rPr>
                <w:rFonts w:ascii="Times New Roman" w:eastAsia="宋体" w:hAnsi="Times New Roman"/>
                <w:szCs w:val="20"/>
              </w:rPr>
              <w:t>Note: The existing CSI processing unit, CPU occupation rule and timeline for L1 beam reporting are reused for L1 UE-to-UE CLI measurement and reporting as starting point.</w:t>
            </w:r>
          </w:p>
          <w:p w14:paraId="4D7D96A0" w14:textId="77777777" w:rsidR="00213E68" w:rsidRPr="00213E68" w:rsidRDefault="00213E68" w:rsidP="00213E68">
            <w:pPr>
              <w:numPr>
                <w:ilvl w:val="1"/>
                <w:numId w:val="4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Lines="50" w:after="120" w:line="24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213E68">
              <w:rPr>
                <w:rFonts w:ascii="Times New Roman" w:hAnsi="Times New Roman"/>
              </w:rPr>
              <w:t>CLI measurement accuracy requirement [RAN4]</w:t>
            </w:r>
          </w:p>
          <w:p w14:paraId="7BEFD96D" w14:textId="1C43E3CD" w:rsidR="00213E68" w:rsidRPr="00DB51B6" w:rsidRDefault="00213E68" w:rsidP="00213E68">
            <w:pPr>
              <w:numPr>
                <w:ilvl w:val="0"/>
                <w:numId w:val="4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Lines="50" w:after="120" w:line="240" w:lineRule="auto"/>
              <w:jc w:val="left"/>
              <w:textAlignment w:val="auto"/>
              <w:rPr>
                <w:rFonts w:ascii="Times New Roman" w:hAnsi="Times New Roman"/>
                <w:szCs w:val="16"/>
              </w:rPr>
            </w:pPr>
            <w:r w:rsidRPr="00213E68">
              <w:rPr>
                <w:rFonts w:ascii="Times New Roman" w:eastAsia="Times New Roman" w:hAnsi="Times New Roman"/>
              </w:rPr>
              <w:lastRenderedPageBreak/>
              <w:t>Note: The above information exchanges are subject to RAN3’s assessment of feasibility and specification impact.</w:t>
            </w:r>
          </w:p>
        </w:tc>
      </w:tr>
    </w:tbl>
    <w:p w14:paraId="279CA649" w14:textId="351A108A" w:rsidR="00FF2397" w:rsidRDefault="00FF2397" w:rsidP="00FF2397">
      <w:pPr>
        <w:rPr>
          <w:lang w:val="en-GB" w:eastAsia="zh-CN"/>
        </w:rPr>
      </w:pPr>
    </w:p>
    <w:p w14:paraId="43F953ED" w14:textId="74AAEE4A" w:rsidR="001B322D" w:rsidRDefault="004B0118" w:rsidP="00FF2397">
      <w:pPr>
        <w:rPr>
          <w:lang w:val="en-GB" w:eastAsia="zh-CN"/>
        </w:rPr>
      </w:pPr>
      <w:r>
        <w:rPr>
          <w:lang w:val="en-GB" w:eastAsia="zh-CN"/>
        </w:rPr>
        <w:t xml:space="preserve">With above, we have the following proposal on </w:t>
      </w:r>
      <w:r w:rsidRPr="004B0118">
        <w:rPr>
          <w:lang w:val="en-GB" w:eastAsia="zh-CN"/>
        </w:rPr>
        <w:t>the selected CLI handling schemes</w:t>
      </w:r>
      <w:r>
        <w:rPr>
          <w:lang w:val="en-GB" w:eastAsia="zh-CN"/>
        </w:rPr>
        <w:t xml:space="preserve">. </w:t>
      </w:r>
    </w:p>
    <w:p w14:paraId="3A0F51E6" w14:textId="0808F87E" w:rsidR="009B158F" w:rsidRDefault="009B158F" w:rsidP="009B158F">
      <w:pPr>
        <w:rPr>
          <w:i/>
        </w:rPr>
      </w:pPr>
      <w:r w:rsidRPr="00664443">
        <w:rPr>
          <w:rFonts w:hint="eastAsia"/>
          <w:b/>
          <w:i/>
        </w:rPr>
        <w:t>P</w:t>
      </w:r>
      <w:r w:rsidRPr="00664443">
        <w:rPr>
          <w:b/>
          <w:i/>
        </w:rPr>
        <w:t xml:space="preserve">roposal </w:t>
      </w:r>
      <w:r w:rsidR="00204041">
        <w:rPr>
          <w:b/>
          <w:i/>
        </w:rPr>
        <w:t>2</w:t>
      </w:r>
      <w:r w:rsidRPr="00664443">
        <w:rPr>
          <w:b/>
          <w:i/>
        </w:rPr>
        <w:t>:</w:t>
      </w:r>
      <w:r w:rsidRPr="00664443">
        <w:rPr>
          <w:i/>
        </w:rPr>
        <w:t xml:space="preserve"> </w:t>
      </w:r>
      <w:r>
        <w:rPr>
          <w:i/>
        </w:rPr>
        <w:t>A</w:t>
      </w:r>
      <w:r>
        <w:rPr>
          <w:rFonts w:hint="eastAsia"/>
          <w:i/>
          <w:lang w:eastAsia="zh-CN"/>
        </w:rPr>
        <w:t>d</w:t>
      </w:r>
      <w:r>
        <w:rPr>
          <w:i/>
        </w:rPr>
        <w:t xml:space="preserve">opt RAN1 recommendation on the selected CLI handling schemes with one additional restriction for </w:t>
      </w:r>
      <w:r w:rsidRPr="009B158F">
        <w:rPr>
          <w:i/>
        </w:rPr>
        <w:t>L1 based UE-to-UE CLI</w:t>
      </w:r>
      <w:r w:rsidR="00C83A0E">
        <w:rPr>
          <w:i/>
        </w:rPr>
        <w:t xml:space="preserve"> as follows</w:t>
      </w:r>
      <w:r>
        <w:rPr>
          <w:i/>
        </w:rPr>
        <w:t xml:space="preserve">. </w:t>
      </w:r>
    </w:p>
    <w:p w14:paraId="6722B5D8" w14:textId="03EFB00E" w:rsidR="009B158F" w:rsidRPr="009B158F" w:rsidRDefault="009B158F" w:rsidP="009B158F">
      <w:pPr>
        <w:pStyle w:val="a"/>
        <w:numPr>
          <w:ilvl w:val="0"/>
          <w:numId w:val="48"/>
        </w:numPr>
        <w:rPr>
          <w:rFonts w:eastAsia="宋体"/>
          <w:i/>
        </w:rPr>
      </w:pPr>
      <w:r w:rsidRPr="009B158F">
        <w:rPr>
          <w:i/>
        </w:rPr>
        <w:t xml:space="preserve">For </w:t>
      </w:r>
      <w:r w:rsidRPr="009B158F">
        <w:rPr>
          <w:rFonts w:eastAsia="宋体"/>
          <w:i/>
          <w:szCs w:val="20"/>
        </w:rPr>
        <w:t>aperiodic reporting</w:t>
      </w:r>
      <w:r>
        <w:rPr>
          <w:rFonts w:eastAsia="宋体"/>
          <w:i/>
          <w:szCs w:val="20"/>
        </w:rPr>
        <w:t xml:space="preserve"> </w:t>
      </w:r>
      <w:r>
        <w:rPr>
          <w:i/>
        </w:rPr>
        <w:t xml:space="preserve">for </w:t>
      </w:r>
      <w:r w:rsidRPr="009B158F">
        <w:rPr>
          <w:i/>
          <w:szCs w:val="20"/>
        </w:rPr>
        <w:t>L1 based UE-to-UE CLI</w:t>
      </w:r>
      <w:r w:rsidRPr="009B158F">
        <w:rPr>
          <w:i/>
        </w:rPr>
        <w:t xml:space="preserve">, only reporting on PUSCH is supported. </w:t>
      </w:r>
    </w:p>
    <w:bookmarkEnd w:id="6"/>
    <w:p w14:paraId="794DB81E" w14:textId="77777777" w:rsidR="00C35AF7" w:rsidRDefault="006531A6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2D9C58BC" w14:textId="0500B059" w:rsidR="00EC767A" w:rsidRDefault="006531A6" w:rsidP="00EC767A"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this contribution,</w:t>
      </w:r>
      <w:r>
        <w:rPr>
          <w:rFonts w:hint="eastAsia"/>
          <w:lang w:eastAsia="zh-CN"/>
        </w:rPr>
        <w:t xml:space="preserve"> </w:t>
      </w:r>
      <w:r w:rsidR="0028322A">
        <w:rPr>
          <w:lang w:val="en-GB" w:eastAsia="zh-CN"/>
        </w:rPr>
        <w:t xml:space="preserve">the scope of Rel-19 SBFD is discussed with the following proposals. </w:t>
      </w:r>
    </w:p>
    <w:p w14:paraId="7FD0B868" w14:textId="77777777" w:rsidR="00204041" w:rsidRPr="009A0819" w:rsidRDefault="00204041" w:rsidP="00204041">
      <w:pPr>
        <w:tabs>
          <w:tab w:val="left" w:pos="1440"/>
          <w:tab w:val="left" w:pos="1619"/>
        </w:tabs>
        <w:overflowPunct/>
        <w:autoSpaceDE/>
        <w:autoSpaceDN/>
        <w:adjustRightInd/>
        <w:spacing w:after="120"/>
        <w:ind w:right="-96"/>
        <w:jc w:val="left"/>
        <w:textAlignment w:val="auto"/>
        <w:rPr>
          <w:rFonts w:eastAsia="Malgun Gothic"/>
          <w:lang w:eastAsia="ko-KR"/>
        </w:rPr>
      </w:pPr>
      <w:r w:rsidRPr="00664443">
        <w:rPr>
          <w:rFonts w:hint="eastAsia"/>
          <w:b/>
          <w:i/>
        </w:rPr>
        <w:t>P</w:t>
      </w:r>
      <w:r w:rsidRPr="00664443">
        <w:rPr>
          <w:b/>
          <w:i/>
        </w:rPr>
        <w:t>roposal 1:</w:t>
      </w:r>
      <w:r w:rsidRPr="00664443">
        <w:rPr>
          <w:i/>
        </w:rPr>
        <w:t xml:space="preserve"> </w:t>
      </w:r>
      <w:r w:rsidRPr="00A206A5">
        <w:rPr>
          <w:i/>
          <w:lang w:eastAsia="zh-CN"/>
        </w:rPr>
        <w:t>Specify SBFD operation to UE in RRC_IDLE/INACTIVE mode for random access</w:t>
      </w:r>
      <w:r>
        <w:rPr>
          <w:i/>
          <w:lang w:eastAsia="zh-CN"/>
        </w:rPr>
        <w:t xml:space="preserve"> in Rel-19 SBFD WI. </w:t>
      </w:r>
    </w:p>
    <w:p w14:paraId="59FEC360" w14:textId="77777777" w:rsidR="00204041" w:rsidRDefault="00204041" w:rsidP="00204041">
      <w:pPr>
        <w:rPr>
          <w:i/>
        </w:rPr>
      </w:pPr>
      <w:r w:rsidRPr="00664443">
        <w:rPr>
          <w:rFonts w:hint="eastAsia"/>
          <w:b/>
          <w:i/>
        </w:rPr>
        <w:t>P</w:t>
      </w:r>
      <w:r w:rsidRPr="00664443">
        <w:rPr>
          <w:b/>
          <w:i/>
        </w:rPr>
        <w:t xml:space="preserve">roposal </w:t>
      </w:r>
      <w:r>
        <w:rPr>
          <w:b/>
          <w:i/>
        </w:rPr>
        <w:t>2</w:t>
      </w:r>
      <w:r w:rsidRPr="00664443">
        <w:rPr>
          <w:b/>
          <w:i/>
        </w:rPr>
        <w:t>:</w:t>
      </w:r>
      <w:r w:rsidRPr="00664443">
        <w:rPr>
          <w:i/>
        </w:rPr>
        <w:t xml:space="preserve"> </w:t>
      </w:r>
      <w:r>
        <w:rPr>
          <w:i/>
        </w:rPr>
        <w:t>A</w:t>
      </w:r>
      <w:r>
        <w:rPr>
          <w:rFonts w:hint="eastAsia"/>
          <w:i/>
          <w:lang w:eastAsia="zh-CN"/>
        </w:rPr>
        <w:t>d</w:t>
      </w:r>
      <w:r>
        <w:rPr>
          <w:i/>
        </w:rPr>
        <w:t xml:space="preserve">opt RAN1 recommendation on the selected CLI handling schemes with one additional restriction for </w:t>
      </w:r>
      <w:r w:rsidRPr="009B158F">
        <w:rPr>
          <w:i/>
        </w:rPr>
        <w:t>L1 based UE-to-UE CLI</w:t>
      </w:r>
      <w:r>
        <w:rPr>
          <w:i/>
        </w:rPr>
        <w:t xml:space="preserve"> as follows. </w:t>
      </w:r>
    </w:p>
    <w:p w14:paraId="477E0ACA" w14:textId="3E80ADC4" w:rsidR="00B52F23" w:rsidRPr="00204041" w:rsidRDefault="00204041" w:rsidP="00B52F23">
      <w:pPr>
        <w:pStyle w:val="a"/>
        <w:numPr>
          <w:ilvl w:val="0"/>
          <w:numId w:val="48"/>
        </w:numPr>
        <w:rPr>
          <w:rFonts w:eastAsia="宋体"/>
          <w:i/>
        </w:rPr>
      </w:pPr>
      <w:r w:rsidRPr="009B158F">
        <w:rPr>
          <w:i/>
        </w:rPr>
        <w:t xml:space="preserve">For </w:t>
      </w:r>
      <w:r w:rsidRPr="009B158F">
        <w:rPr>
          <w:rFonts w:eastAsia="宋体"/>
          <w:i/>
          <w:szCs w:val="20"/>
        </w:rPr>
        <w:t>aperiodic reporting</w:t>
      </w:r>
      <w:r>
        <w:rPr>
          <w:rFonts w:eastAsia="宋体"/>
          <w:i/>
          <w:szCs w:val="20"/>
        </w:rPr>
        <w:t xml:space="preserve"> </w:t>
      </w:r>
      <w:r>
        <w:rPr>
          <w:i/>
        </w:rPr>
        <w:t xml:space="preserve">for </w:t>
      </w:r>
      <w:r w:rsidRPr="009B158F">
        <w:rPr>
          <w:i/>
          <w:szCs w:val="20"/>
        </w:rPr>
        <w:t>L1 based UE-to-UE CLI</w:t>
      </w:r>
      <w:r w:rsidRPr="009B158F">
        <w:rPr>
          <w:i/>
        </w:rPr>
        <w:t xml:space="preserve">, only reporting on PUSCH is supported. </w:t>
      </w:r>
    </w:p>
    <w:p w14:paraId="6AEA0872" w14:textId="77777777" w:rsidR="00C35AF7" w:rsidRDefault="006531A6">
      <w:pPr>
        <w:pStyle w:val="1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 Reference</w:t>
      </w:r>
    </w:p>
    <w:p w14:paraId="7DC2017F" w14:textId="5E6180F2" w:rsidR="006015BC" w:rsidRPr="00A90DF5" w:rsidRDefault="00A90DF5" w:rsidP="00A90DF5">
      <w:pPr>
        <w:pStyle w:val="References"/>
        <w:rPr>
          <w:rFonts w:eastAsiaTheme="minorEastAsia"/>
          <w:kern w:val="2"/>
          <w:szCs w:val="15"/>
          <w:lang w:val="en-GB" w:eastAsia="zh-CN"/>
        </w:rPr>
      </w:pPr>
      <w:r w:rsidRPr="00A90DF5">
        <w:rPr>
          <w:rFonts w:eastAsiaTheme="minorEastAsia"/>
          <w:kern w:val="2"/>
          <w:szCs w:val="15"/>
          <w:lang w:val="en-GB" w:eastAsia="zh-CN"/>
        </w:rPr>
        <w:t>RAN#103, RP-240789, WID revision: Evolution of NR duplex operation: Sub-band full duplex (SBFD), Huawei</w:t>
      </w:r>
      <w:bookmarkEnd w:id="1"/>
      <w:r>
        <w:rPr>
          <w:rFonts w:eastAsiaTheme="minorEastAsia" w:hint="eastAsia"/>
          <w:kern w:val="2"/>
          <w:szCs w:val="15"/>
          <w:lang w:val="en-GB" w:eastAsia="zh-CN"/>
        </w:rPr>
        <w:t>.</w:t>
      </w:r>
      <w:r>
        <w:rPr>
          <w:rFonts w:eastAsiaTheme="minorEastAsia"/>
          <w:kern w:val="2"/>
          <w:szCs w:val="15"/>
          <w:lang w:val="en-GB" w:eastAsia="zh-CN"/>
        </w:rPr>
        <w:t xml:space="preserve"> </w:t>
      </w:r>
    </w:p>
    <w:sectPr w:rsidR="006015BC" w:rsidRPr="00A90DF5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35B8A" w14:textId="77777777" w:rsidR="00D37A6C" w:rsidRDefault="00D37A6C">
      <w:pPr>
        <w:spacing w:after="0"/>
      </w:pPr>
      <w:r>
        <w:separator/>
      </w:r>
    </w:p>
  </w:endnote>
  <w:endnote w:type="continuationSeparator" w:id="0">
    <w:p w14:paraId="387807D1" w14:textId="77777777" w:rsidR="00D37A6C" w:rsidRDefault="00D37A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1C86B" w14:textId="77777777" w:rsidR="00FF63B5" w:rsidRDefault="00FF63B5">
    <w:pPr>
      <w:pStyle w:val="af0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14:paraId="41329C05" w14:textId="77777777" w:rsidR="00FF63B5" w:rsidRDefault="00FF63B5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F6083" w14:textId="563A782C" w:rsidR="00FF63B5" w:rsidRDefault="00FF63B5">
    <w:pPr>
      <w:pStyle w:val="af0"/>
      <w:ind w:right="360"/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6F5758">
      <w:rPr>
        <w:rStyle w:val="afb"/>
        <w:noProof/>
      </w:rPr>
      <w:t>2</w:t>
    </w:r>
    <w:r>
      <w:rPr>
        <w:rStyle w:val="afb"/>
      </w:rPr>
      <w:fldChar w:fldCharType="end"/>
    </w:r>
    <w:r>
      <w:rPr>
        <w:rStyle w:val="afb"/>
      </w:rPr>
      <w:t>/</w:t>
    </w:r>
    <w:r>
      <w:rPr>
        <w:rStyle w:val="afb"/>
      </w:rPr>
      <w:fldChar w:fldCharType="begin"/>
    </w:r>
    <w:r>
      <w:rPr>
        <w:rStyle w:val="afb"/>
      </w:rPr>
      <w:instrText xml:space="preserve"> NUMPAGES </w:instrText>
    </w:r>
    <w:r>
      <w:rPr>
        <w:rStyle w:val="afb"/>
      </w:rPr>
      <w:fldChar w:fldCharType="separate"/>
    </w:r>
    <w:r w:rsidR="006F5758">
      <w:rPr>
        <w:rStyle w:val="afb"/>
        <w:noProof/>
      </w:rPr>
      <w:t>2</w:t>
    </w:r>
    <w:r>
      <w:rPr>
        <w:rStyle w:val="af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366CD" w14:textId="77777777" w:rsidR="00D37A6C" w:rsidRDefault="00D37A6C">
      <w:pPr>
        <w:spacing w:after="0"/>
      </w:pPr>
      <w:r>
        <w:separator/>
      </w:r>
    </w:p>
  </w:footnote>
  <w:footnote w:type="continuationSeparator" w:id="0">
    <w:p w14:paraId="316AEFC5" w14:textId="77777777" w:rsidR="00D37A6C" w:rsidRDefault="00D37A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E94FA" w14:textId="77777777" w:rsidR="00FF63B5" w:rsidRDefault="00FF63B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42ED33"/>
    <w:multiLevelType w:val="singleLevel"/>
    <w:tmpl w:val="8042ED3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A8945274"/>
    <w:multiLevelType w:val="singleLevel"/>
    <w:tmpl w:val="A8945274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B69E722F"/>
    <w:multiLevelType w:val="singleLevel"/>
    <w:tmpl w:val="B69E722F"/>
    <w:lvl w:ilvl="0">
      <w:start w:val="1"/>
      <w:numFmt w:val="bullet"/>
      <w:lvlText w:val=""/>
      <w:lvlJc w:val="left"/>
      <w:pPr>
        <w:tabs>
          <w:tab w:val="left" w:pos="850"/>
        </w:tabs>
        <w:ind w:left="850" w:hanging="430"/>
      </w:pPr>
      <w:rPr>
        <w:rFonts w:ascii="Wingdings" w:hAnsi="Wingdings" w:hint="default"/>
      </w:rPr>
    </w:lvl>
  </w:abstractNum>
  <w:abstractNum w:abstractNumId="3" w15:restartNumberingAfterBreak="0">
    <w:nsid w:val="BC200DBA"/>
    <w:multiLevelType w:val="multilevel"/>
    <w:tmpl w:val="927E672E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C4150B19"/>
    <w:multiLevelType w:val="singleLevel"/>
    <w:tmpl w:val="C4150B19"/>
    <w:lvl w:ilvl="0">
      <w:start w:val="1"/>
      <w:numFmt w:val="bullet"/>
      <w:lvlText w:val=""/>
      <w:lvlJc w:val="left"/>
      <w:pPr>
        <w:tabs>
          <w:tab w:val="left" w:pos="850"/>
        </w:tabs>
        <w:ind w:left="850" w:hanging="430"/>
      </w:pPr>
      <w:rPr>
        <w:rFonts w:ascii="Wingdings" w:hAnsi="Wingdings" w:hint="default"/>
      </w:rPr>
    </w:lvl>
  </w:abstractNum>
  <w:abstractNum w:abstractNumId="5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6" w15:restartNumberingAfterBreak="0">
    <w:nsid w:val="05B06A65"/>
    <w:multiLevelType w:val="multilevel"/>
    <w:tmpl w:val="05B06A6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ABF3C1D"/>
    <w:multiLevelType w:val="hybridMultilevel"/>
    <w:tmpl w:val="AA2E27B2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0690EA5"/>
    <w:multiLevelType w:val="hybridMultilevel"/>
    <w:tmpl w:val="E5A20178"/>
    <w:lvl w:ilvl="0" w:tplc="12687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D74FEA"/>
    <w:multiLevelType w:val="hybridMultilevel"/>
    <w:tmpl w:val="C09EE4FC"/>
    <w:lvl w:ilvl="0" w:tplc="D4D6A7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0736291"/>
    <w:multiLevelType w:val="multilevel"/>
    <w:tmpl w:val="3073629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F3065A"/>
    <w:multiLevelType w:val="multilevel"/>
    <w:tmpl w:val="31F3065A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7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9" w15:restartNumberingAfterBreak="0">
    <w:nsid w:val="3A89512D"/>
    <w:multiLevelType w:val="hybridMultilevel"/>
    <w:tmpl w:val="47DC527C"/>
    <w:lvl w:ilvl="0" w:tplc="AA26EE80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4BC16AE"/>
    <w:multiLevelType w:val="hybridMultilevel"/>
    <w:tmpl w:val="F626B196"/>
    <w:lvl w:ilvl="0" w:tplc="04090003">
      <w:start w:val="1"/>
      <w:numFmt w:val="bullet"/>
      <w:lvlText w:val=""/>
      <w:lvlJc w:val="left"/>
      <w:pPr>
        <w:ind w:left="708" w:hanging="420"/>
      </w:pPr>
      <w:rPr>
        <w:rFonts w:ascii="Wingdings" w:hAnsi="Wingdings" w:hint="default"/>
      </w:rPr>
    </w:lvl>
    <w:lvl w:ilvl="1" w:tplc="20000001">
      <w:start w:val="1"/>
      <w:numFmt w:val="bullet"/>
      <w:lvlText w:val=""/>
      <w:lvlJc w:val="left"/>
      <w:pPr>
        <w:ind w:left="1128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2" w15:restartNumberingAfterBreak="0">
    <w:nsid w:val="4AE2732B"/>
    <w:multiLevelType w:val="hybridMultilevel"/>
    <w:tmpl w:val="1F405C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7149B7"/>
    <w:multiLevelType w:val="multilevel"/>
    <w:tmpl w:val="4C7149B7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E26A762"/>
    <w:multiLevelType w:val="singleLevel"/>
    <w:tmpl w:val="4E26A762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5" w15:restartNumberingAfterBreak="0">
    <w:nsid w:val="52C050A3"/>
    <w:multiLevelType w:val="hybridMultilevel"/>
    <w:tmpl w:val="D1CC25F4"/>
    <w:lvl w:ilvl="0" w:tplc="6C8003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DDB2CF0"/>
    <w:multiLevelType w:val="hybridMultilevel"/>
    <w:tmpl w:val="3B00C9F2"/>
    <w:lvl w:ilvl="0" w:tplc="04090003">
      <w:start w:val="1"/>
      <w:numFmt w:val="bullet"/>
      <w:lvlText w:val="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BA4F16"/>
    <w:multiLevelType w:val="hybridMultilevel"/>
    <w:tmpl w:val="A2F2B9F8"/>
    <w:lvl w:ilvl="0" w:tplc="3C4464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5BE5C3E"/>
    <w:multiLevelType w:val="hybridMultilevel"/>
    <w:tmpl w:val="F012A676"/>
    <w:lvl w:ilvl="0" w:tplc="04090001">
      <w:start w:val="1"/>
      <w:numFmt w:val="bullet"/>
      <w:lvlText w:val=""/>
      <w:lvlJc w:val="left"/>
      <w:pPr>
        <w:ind w:left="8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34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C837B35"/>
    <w:multiLevelType w:val="hybridMultilevel"/>
    <w:tmpl w:val="C11CF740"/>
    <w:lvl w:ilvl="0" w:tplc="AFF26DB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7"/>
  </w:num>
  <w:num w:numId="2">
    <w:abstractNumId w:val="14"/>
  </w:num>
  <w:num w:numId="3">
    <w:abstractNumId w:val="27"/>
  </w:num>
  <w:num w:numId="4">
    <w:abstractNumId w:val="18"/>
  </w:num>
  <w:num w:numId="5">
    <w:abstractNumId w:val="35"/>
  </w:num>
  <w:num w:numId="6">
    <w:abstractNumId w:val="26"/>
  </w:num>
  <w:num w:numId="7">
    <w:abstractNumId w:val="17"/>
  </w:num>
  <w:num w:numId="8">
    <w:abstractNumId w:val="34"/>
  </w:num>
  <w:num w:numId="9">
    <w:abstractNumId w:val="31"/>
  </w:num>
  <w:num w:numId="10">
    <w:abstractNumId w:val="5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6"/>
  </w:num>
  <w:num w:numId="12">
    <w:abstractNumId w:val="2"/>
  </w:num>
  <w:num w:numId="13">
    <w:abstractNumId w:val="4"/>
  </w:num>
  <w:num w:numId="14">
    <w:abstractNumId w:val="16"/>
  </w:num>
  <w:num w:numId="15">
    <w:abstractNumId w:val="0"/>
  </w:num>
  <w:num w:numId="16">
    <w:abstractNumId w:val="24"/>
  </w:num>
  <w:num w:numId="17">
    <w:abstractNumId w:val="9"/>
  </w:num>
  <w:num w:numId="1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7"/>
  </w:num>
  <w:num w:numId="24">
    <w:abstractNumId w:val="7"/>
  </w:num>
  <w:num w:numId="25">
    <w:abstractNumId w:val="1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32"/>
  </w:num>
  <w:num w:numId="31">
    <w:abstractNumId w:val="36"/>
  </w:num>
  <w:num w:numId="32">
    <w:abstractNumId w:val="19"/>
  </w:num>
  <w:num w:numId="33">
    <w:abstractNumId w:val="13"/>
  </w:num>
  <w:num w:numId="34">
    <w:abstractNumId w:val="12"/>
  </w:num>
  <w:num w:numId="35">
    <w:abstractNumId w:val="25"/>
  </w:num>
  <w:num w:numId="36">
    <w:abstractNumId w:val="27"/>
  </w:num>
  <w:num w:numId="37">
    <w:abstractNumId w:val="7"/>
  </w:num>
  <w:num w:numId="38">
    <w:abstractNumId w:val="3"/>
  </w:num>
  <w:num w:numId="39">
    <w:abstractNumId w:val="8"/>
  </w:num>
  <w:num w:numId="40">
    <w:abstractNumId w:val="21"/>
  </w:num>
  <w:num w:numId="41">
    <w:abstractNumId w:val="22"/>
  </w:num>
  <w:num w:numId="42">
    <w:abstractNumId w:val="30"/>
  </w:num>
  <w:num w:numId="43">
    <w:abstractNumId w:val="27"/>
  </w:num>
  <w:num w:numId="44">
    <w:abstractNumId w:val="10"/>
  </w:num>
  <w:num w:numId="45">
    <w:abstractNumId w:val="15"/>
  </w:num>
  <w:num w:numId="46">
    <w:abstractNumId w:val="7"/>
  </w:num>
  <w:num w:numId="47">
    <w:abstractNumId w:val="23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doNotDisplayPageBoundaries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616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6CEE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578"/>
    <w:rsid w:val="00011A84"/>
    <w:rsid w:val="000124D1"/>
    <w:rsid w:val="00012C64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17A0B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5BE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43C"/>
    <w:rsid w:val="00027735"/>
    <w:rsid w:val="000300FE"/>
    <w:rsid w:val="00030580"/>
    <w:rsid w:val="00030619"/>
    <w:rsid w:val="000307C6"/>
    <w:rsid w:val="00030F74"/>
    <w:rsid w:val="00030F85"/>
    <w:rsid w:val="00031190"/>
    <w:rsid w:val="000312B4"/>
    <w:rsid w:val="0003132A"/>
    <w:rsid w:val="0003134F"/>
    <w:rsid w:val="00031351"/>
    <w:rsid w:val="000317B2"/>
    <w:rsid w:val="00031DBF"/>
    <w:rsid w:val="00031EDD"/>
    <w:rsid w:val="000321DC"/>
    <w:rsid w:val="000325EF"/>
    <w:rsid w:val="00032A0C"/>
    <w:rsid w:val="00032C9F"/>
    <w:rsid w:val="00033D49"/>
    <w:rsid w:val="00033EB8"/>
    <w:rsid w:val="00033EE3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00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367"/>
    <w:rsid w:val="0005241E"/>
    <w:rsid w:val="0005291A"/>
    <w:rsid w:val="00052AE3"/>
    <w:rsid w:val="000531A8"/>
    <w:rsid w:val="000532C1"/>
    <w:rsid w:val="00053849"/>
    <w:rsid w:val="00053A47"/>
    <w:rsid w:val="00053BEC"/>
    <w:rsid w:val="00053EAA"/>
    <w:rsid w:val="0005456E"/>
    <w:rsid w:val="00054ACE"/>
    <w:rsid w:val="00054AE4"/>
    <w:rsid w:val="00054B6B"/>
    <w:rsid w:val="00054DAB"/>
    <w:rsid w:val="0005504C"/>
    <w:rsid w:val="0005520A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E16"/>
    <w:rsid w:val="00063F57"/>
    <w:rsid w:val="00064262"/>
    <w:rsid w:val="0006470A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893"/>
    <w:rsid w:val="00075999"/>
    <w:rsid w:val="00075AB6"/>
    <w:rsid w:val="00076408"/>
    <w:rsid w:val="0007661E"/>
    <w:rsid w:val="0007683A"/>
    <w:rsid w:val="00077073"/>
    <w:rsid w:val="0007796D"/>
    <w:rsid w:val="0008022A"/>
    <w:rsid w:val="00080418"/>
    <w:rsid w:val="000805B2"/>
    <w:rsid w:val="00080AC8"/>
    <w:rsid w:val="00080D74"/>
    <w:rsid w:val="00080FA6"/>
    <w:rsid w:val="00081383"/>
    <w:rsid w:val="0008181C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6B4"/>
    <w:rsid w:val="00086B50"/>
    <w:rsid w:val="00086C4D"/>
    <w:rsid w:val="0008760B"/>
    <w:rsid w:val="0008782D"/>
    <w:rsid w:val="00087D56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493E"/>
    <w:rsid w:val="0009512D"/>
    <w:rsid w:val="00095468"/>
    <w:rsid w:val="000954C6"/>
    <w:rsid w:val="00095671"/>
    <w:rsid w:val="000956BC"/>
    <w:rsid w:val="000957FF"/>
    <w:rsid w:val="00095920"/>
    <w:rsid w:val="00095C37"/>
    <w:rsid w:val="00095EFC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97C3A"/>
    <w:rsid w:val="000A02DC"/>
    <w:rsid w:val="000A0508"/>
    <w:rsid w:val="000A05C5"/>
    <w:rsid w:val="000A097B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3EF6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39B"/>
    <w:rsid w:val="000A7C88"/>
    <w:rsid w:val="000A7FE9"/>
    <w:rsid w:val="000B02C2"/>
    <w:rsid w:val="000B07CD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378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47"/>
    <w:rsid w:val="000B7D5E"/>
    <w:rsid w:val="000B7D99"/>
    <w:rsid w:val="000C0171"/>
    <w:rsid w:val="000C040D"/>
    <w:rsid w:val="000C0999"/>
    <w:rsid w:val="000C133A"/>
    <w:rsid w:val="000C147D"/>
    <w:rsid w:val="000C1545"/>
    <w:rsid w:val="000C1DBD"/>
    <w:rsid w:val="000C2052"/>
    <w:rsid w:val="000C21BA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1A1"/>
    <w:rsid w:val="000C53C2"/>
    <w:rsid w:val="000C5759"/>
    <w:rsid w:val="000C580F"/>
    <w:rsid w:val="000C5D34"/>
    <w:rsid w:val="000C5E7D"/>
    <w:rsid w:val="000C673C"/>
    <w:rsid w:val="000C69F8"/>
    <w:rsid w:val="000C6A01"/>
    <w:rsid w:val="000C71D9"/>
    <w:rsid w:val="000C756C"/>
    <w:rsid w:val="000C798B"/>
    <w:rsid w:val="000D0153"/>
    <w:rsid w:val="000D037E"/>
    <w:rsid w:val="000D0810"/>
    <w:rsid w:val="000D0A0F"/>
    <w:rsid w:val="000D0AB8"/>
    <w:rsid w:val="000D0B71"/>
    <w:rsid w:val="000D0BCC"/>
    <w:rsid w:val="000D0F9A"/>
    <w:rsid w:val="000D107F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2D2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DA2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29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A15"/>
    <w:rsid w:val="000F1CF3"/>
    <w:rsid w:val="000F1D2C"/>
    <w:rsid w:val="000F1F98"/>
    <w:rsid w:val="000F20CD"/>
    <w:rsid w:val="000F2965"/>
    <w:rsid w:val="000F2A5F"/>
    <w:rsid w:val="000F2CC4"/>
    <w:rsid w:val="000F2ED3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1FA"/>
    <w:rsid w:val="000F7CAD"/>
    <w:rsid w:val="000F7D65"/>
    <w:rsid w:val="00100097"/>
    <w:rsid w:val="001000E9"/>
    <w:rsid w:val="00100161"/>
    <w:rsid w:val="00100169"/>
    <w:rsid w:val="001002DB"/>
    <w:rsid w:val="00100385"/>
    <w:rsid w:val="0010067A"/>
    <w:rsid w:val="001007D9"/>
    <w:rsid w:val="00100914"/>
    <w:rsid w:val="001009BB"/>
    <w:rsid w:val="001010D7"/>
    <w:rsid w:val="0010129F"/>
    <w:rsid w:val="001012BF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16B"/>
    <w:rsid w:val="00107423"/>
    <w:rsid w:val="00107570"/>
    <w:rsid w:val="0010795D"/>
    <w:rsid w:val="00107F07"/>
    <w:rsid w:val="0011034F"/>
    <w:rsid w:val="0011036F"/>
    <w:rsid w:val="00110851"/>
    <w:rsid w:val="00110FD1"/>
    <w:rsid w:val="00111169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04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222"/>
    <w:rsid w:val="00121769"/>
    <w:rsid w:val="00121E1A"/>
    <w:rsid w:val="00122727"/>
    <w:rsid w:val="00122842"/>
    <w:rsid w:val="001232D2"/>
    <w:rsid w:val="00123363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3E3"/>
    <w:rsid w:val="00136998"/>
    <w:rsid w:val="00136AAD"/>
    <w:rsid w:val="00136CAD"/>
    <w:rsid w:val="00136EED"/>
    <w:rsid w:val="001371E4"/>
    <w:rsid w:val="00137280"/>
    <w:rsid w:val="00137288"/>
    <w:rsid w:val="00137480"/>
    <w:rsid w:val="001375B9"/>
    <w:rsid w:val="001376F7"/>
    <w:rsid w:val="00137EA0"/>
    <w:rsid w:val="001404AF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5ED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4E3E"/>
    <w:rsid w:val="001454C4"/>
    <w:rsid w:val="00145CAA"/>
    <w:rsid w:val="001462D7"/>
    <w:rsid w:val="00146577"/>
    <w:rsid w:val="00146773"/>
    <w:rsid w:val="0014703E"/>
    <w:rsid w:val="0014715A"/>
    <w:rsid w:val="00147679"/>
    <w:rsid w:val="00147A30"/>
    <w:rsid w:val="00147D65"/>
    <w:rsid w:val="00147D91"/>
    <w:rsid w:val="001508E1"/>
    <w:rsid w:val="00150E22"/>
    <w:rsid w:val="001510ED"/>
    <w:rsid w:val="0015145A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2D3F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4FF7"/>
    <w:rsid w:val="00155178"/>
    <w:rsid w:val="001553B5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D9B"/>
    <w:rsid w:val="00160DBD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8E6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A6C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895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2C7D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22D"/>
    <w:rsid w:val="001B3582"/>
    <w:rsid w:val="001B35C1"/>
    <w:rsid w:val="001B3754"/>
    <w:rsid w:val="001B3A10"/>
    <w:rsid w:val="001B4371"/>
    <w:rsid w:val="001B5332"/>
    <w:rsid w:val="001B54E9"/>
    <w:rsid w:val="001B55DE"/>
    <w:rsid w:val="001B635D"/>
    <w:rsid w:val="001B672E"/>
    <w:rsid w:val="001B6759"/>
    <w:rsid w:val="001B70CF"/>
    <w:rsid w:val="001B719E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5E2"/>
    <w:rsid w:val="001C4A39"/>
    <w:rsid w:val="001C4F5F"/>
    <w:rsid w:val="001C54B8"/>
    <w:rsid w:val="001C589B"/>
    <w:rsid w:val="001C58A6"/>
    <w:rsid w:val="001C5BC8"/>
    <w:rsid w:val="001C5DBB"/>
    <w:rsid w:val="001C5F88"/>
    <w:rsid w:val="001C5FC5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12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3817"/>
    <w:rsid w:val="001D40B0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07B"/>
    <w:rsid w:val="001E0117"/>
    <w:rsid w:val="001E0772"/>
    <w:rsid w:val="001E0818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43A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65"/>
    <w:rsid w:val="001F69D4"/>
    <w:rsid w:val="001F6E45"/>
    <w:rsid w:val="001F7317"/>
    <w:rsid w:val="001F7397"/>
    <w:rsid w:val="001F798D"/>
    <w:rsid w:val="001F79AC"/>
    <w:rsid w:val="001F7CD2"/>
    <w:rsid w:val="001F7DD6"/>
    <w:rsid w:val="002000F2"/>
    <w:rsid w:val="002000FC"/>
    <w:rsid w:val="00200172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29B"/>
    <w:rsid w:val="002024E6"/>
    <w:rsid w:val="00202D2E"/>
    <w:rsid w:val="00203159"/>
    <w:rsid w:val="00203658"/>
    <w:rsid w:val="00203A6E"/>
    <w:rsid w:val="00203F00"/>
    <w:rsid w:val="00203F5C"/>
    <w:rsid w:val="00204041"/>
    <w:rsid w:val="0020436D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3E68"/>
    <w:rsid w:val="00214E0D"/>
    <w:rsid w:val="0021512E"/>
    <w:rsid w:val="0021586D"/>
    <w:rsid w:val="002158D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749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0B1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16"/>
    <w:rsid w:val="002349C5"/>
    <w:rsid w:val="00234B73"/>
    <w:rsid w:val="00235581"/>
    <w:rsid w:val="00235698"/>
    <w:rsid w:val="0023650C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821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BE9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91"/>
    <w:rsid w:val="002539D5"/>
    <w:rsid w:val="00253BC6"/>
    <w:rsid w:val="00253E7D"/>
    <w:rsid w:val="0025429A"/>
    <w:rsid w:val="00254BC8"/>
    <w:rsid w:val="00254F38"/>
    <w:rsid w:val="00255C17"/>
    <w:rsid w:val="0025655A"/>
    <w:rsid w:val="002565F8"/>
    <w:rsid w:val="00256B22"/>
    <w:rsid w:val="00256B25"/>
    <w:rsid w:val="00256CA5"/>
    <w:rsid w:val="00256D51"/>
    <w:rsid w:val="00256DA5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2BB7"/>
    <w:rsid w:val="00263038"/>
    <w:rsid w:val="002631DC"/>
    <w:rsid w:val="0026382D"/>
    <w:rsid w:val="0026385F"/>
    <w:rsid w:val="00263B75"/>
    <w:rsid w:val="00263DD9"/>
    <w:rsid w:val="00264256"/>
    <w:rsid w:val="0026432F"/>
    <w:rsid w:val="00264385"/>
    <w:rsid w:val="0026442D"/>
    <w:rsid w:val="002644C5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7CE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36D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2A"/>
    <w:rsid w:val="002832E7"/>
    <w:rsid w:val="00283DFC"/>
    <w:rsid w:val="00283E4A"/>
    <w:rsid w:val="00283FD2"/>
    <w:rsid w:val="002845F8"/>
    <w:rsid w:val="00284E7F"/>
    <w:rsid w:val="0028550D"/>
    <w:rsid w:val="00285520"/>
    <w:rsid w:val="00285894"/>
    <w:rsid w:val="00285A85"/>
    <w:rsid w:val="00285BEF"/>
    <w:rsid w:val="00285E28"/>
    <w:rsid w:val="00286631"/>
    <w:rsid w:val="00286B84"/>
    <w:rsid w:val="00286F76"/>
    <w:rsid w:val="00287376"/>
    <w:rsid w:val="002877DE"/>
    <w:rsid w:val="00287821"/>
    <w:rsid w:val="00287C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4D13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C2A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DF7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1D4B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6DC2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3F73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155F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690"/>
    <w:rsid w:val="002E0E5E"/>
    <w:rsid w:val="002E0E94"/>
    <w:rsid w:val="002E1302"/>
    <w:rsid w:val="002E15A5"/>
    <w:rsid w:val="002E16BC"/>
    <w:rsid w:val="002E19AD"/>
    <w:rsid w:val="002E19E9"/>
    <w:rsid w:val="002E1BA1"/>
    <w:rsid w:val="002E1E06"/>
    <w:rsid w:val="002E25D2"/>
    <w:rsid w:val="002E262E"/>
    <w:rsid w:val="002E2738"/>
    <w:rsid w:val="002E2923"/>
    <w:rsid w:val="002E2A76"/>
    <w:rsid w:val="002E306D"/>
    <w:rsid w:val="002E361F"/>
    <w:rsid w:val="002E3653"/>
    <w:rsid w:val="002E38B7"/>
    <w:rsid w:val="002E3B6E"/>
    <w:rsid w:val="002E4301"/>
    <w:rsid w:val="002E4DEC"/>
    <w:rsid w:val="002E58E1"/>
    <w:rsid w:val="002E5BDD"/>
    <w:rsid w:val="002E5C56"/>
    <w:rsid w:val="002E5D86"/>
    <w:rsid w:val="002E5DD7"/>
    <w:rsid w:val="002E6809"/>
    <w:rsid w:val="002E7780"/>
    <w:rsid w:val="002E7974"/>
    <w:rsid w:val="002E7C33"/>
    <w:rsid w:val="002F0045"/>
    <w:rsid w:val="002F00F0"/>
    <w:rsid w:val="002F025B"/>
    <w:rsid w:val="002F0684"/>
    <w:rsid w:val="002F09C0"/>
    <w:rsid w:val="002F0ADB"/>
    <w:rsid w:val="002F0D6C"/>
    <w:rsid w:val="002F0DD8"/>
    <w:rsid w:val="002F0E34"/>
    <w:rsid w:val="002F1132"/>
    <w:rsid w:val="002F1252"/>
    <w:rsid w:val="002F22C3"/>
    <w:rsid w:val="002F2AE0"/>
    <w:rsid w:val="002F2C3B"/>
    <w:rsid w:val="002F31C4"/>
    <w:rsid w:val="002F322F"/>
    <w:rsid w:val="002F399E"/>
    <w:rsid w:val="002F3AEE"/>
    <w:rsid w:val="002F3C04"/>
    <w:rsid w:val="002F3C09"/>
    <w:rsid w:val="002F3DCF"/>
    <w:rsid w:val="002F3F16"/>
    <w:rsid w:val="002F3FA2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7F"/>
    <w:rsid w:val="00302FEF"/>
    <w:rsid w:val="00303042"/>
    <w:rsid w:val="0030318E"/>
    <w:rsid w:val="003042D5"/>
    <w:rsid w:val="00304556"/>
    <w:rsid w:val="00304AC5"/>
    <w:rsid w:val="00304C9E"/>
    <w:rsid w:val="0030598E"/>
    <w:rsid w:val="00305E25"/>
    <w:rsid w:val="00305E6A"/>
    <w:rsid w:val="003065FB"/>
    <w:rsid w:val="00306ED2"/>
    <w:rsid w:val="00306F70"/>
    <w:rsid w:val="00306F89"/>
    <w:rsid w:val="0030749E"/>
    <w:rsid w:val="00307761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BAE"/>
    <w:rsid w:val="00316C58"/>
    <w:rsid w:val="00316EAE"/>
    <w:rsid w:val="00317050"/>
    <w:rsid w:val="00317329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813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715"/>
    <w:rsid w:val="003278C7"/>
    <w:rsid w:val="0032793B"/>
    <w:rsid w:val="0032797E"/>
    <w:rsid w:val="003279D9"/>
    <w:rsid w:val="00327AEA"/>
    <w:rsid w:val="00327D99"/>
    <w:rsid w:val="00327FA5"/>
    <w:rsid w:val="003308C4"/>
    <w:rsid w:val="00330C30"/>
    <w:rsid w:val="00330DE8"/>
    <w:rsid w:val="00331165"/>
    <w:rsid w:val="00331915"/>
    <w:rsid w:val="00331BF4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5F2"/>
    <w:rsid w:val="00336780"/>
    <w:rsid w:val="003367C5"/>
    <w:rsid w:val="00336DAD"/>
    <w:rsid w:val="00336DB3"/>
    <w:rsid w:val="00336F1B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965"/>
    <w:rsid w:val="00341CFA"/>
    <w:rsid w:val="0034246D"/>
    <w:rsid w:val="00342A65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14C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6F59"/>
    <w:rsid w:val="003572DE"/>
    <w:rsid w:val="00357659"/>
    <w:rsid w:val="00357712"/>
    <w:rsid w:val="00357CAE"/>
    <w:rsid w:val="00360271"/>
    <w:rsid w:val="003604DB"/>
    <w:rsid w:val="0036051C"/>
    <w:rsid w:val="003612FA"/>
    <w:rsid w:val="003617B5"/>
    <w:rsid w:val="0036185C"/>
    <w:rsid w:val="00361B1A"/>
    <w:rsid w:val="0036227D"/>
    <w:rsid w:val="0036262C"/>
    <w:rsid w:val="00362C5A"/>
    <w:rsid w:val="003632D2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281"/>
    <w:rsid w:val="003724A1"/>
    <w:rsid w:val="00372A6B"/>
    <w:rsid w:val="00372AB0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199A"/>
    <w:rsid w:val="00382182"/>
    <w:rsid w:val="003821E7"/>
    <w:rsid w:val="00382903"/>
    <w:rsid w:val="00382EAB"/>
    <w:rsid w:val="00383169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0E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1DF9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0BC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E8C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6F19"/>
    <w:rsid w:val="003A71E1"/>
    <w:rsid w:val="003A76A9"/>
    <w:rsid w:val="003A7747"/>
    <w:rsid w:val="003B0299"/>
    <w:rsid w:val="003B0B4D"/>
    <w:rsid w:val="003B1C34"/>
    <w:rsid w:val="003B1E08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5B1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5BCE"/>
    <w:rsid w:val="003D63BA"/>
    <w:rsid w:val="003D680E"/>
    <w:rsid w:val="003D693D"/>
    <w:rsid w:val="003D69ED"/>
    <w:rsid w:val="003D6B43"/>
    <w:rsid w:val="003D740C"/>
    <w:rsid w:val="003D79E8"/>
    <w:rsid w:val="003E0487"/>
    <w:rsid w:val="003E054A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411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550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501"/>
    <w:rsid w:val="003F4933"/>
    <w:rsid w:val="003F4977"/>
    <w:rsid w:val="003F4A21"/>
    <w:rsid w:val="003F4E1C"/>
    <w:rsid w:val="003F51BF"/>
    <w:rsid w:val="003F51E8"/>
    <w:rsid w:val="003F536B"/>
    <w:rsid w:val="003F557A"/>
    <w:rsid w:val="003F560A"/>
    <w:rsid w:val="003F586D"/>
    <w:rsid w:val="003F629B"/>
    <w:rsid w:val="003F62B4"/>
    <w:rsid w:val="003F62F9"/>
    <w:rsid w:val="003F682D"/>
    <w:rsid w:val="003F6853"/>
    <w:rsid w:val="003F6925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2BB"/>
    <w:rsid w:val="004017C6"/>
    <w:rsid w:val="00401D58"/>
    <w:rsid w:val="00402057"/>
    <w:rsid w:val="004021B5"/>
    <w:rsid w:val="0040248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3EB"/>
    <w:rsid w:val="00407612"/>
    <w:rsid w:val="00407AA8"/>
    <w:rsid w:val="0041029D"/>
    <w:rsid w:val="004102A7"/>
    <w:rsid w:val="00410700"/>
    <w:rsid w:val="00410E1A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39AA"/>
    <w:rsid w:val="004141A7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15B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6E56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CAE"/>
    <w:rsid w:val="00432F8F"/>
    <w:rsid w:val="00432F9E"/>
    <w:rsid w:val="00433106"/>
    <w:rsid w:val="0043359F"/>
    <w:rsid w:val="00433D8A"/>
    <w:rsid w:val="00434066"/>
    <w:rsid w:val="00434754"/>
    <w:rsid w:val="004347AB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227"/>
    <w:rsid w:val="00436696"/>
    <w:rsid w:val="00436A3B"/>
    <w:rsid w:val="00436D7C"/>
    <w:rsid w:val="004371AB"/>
    <w:rsid w:val="00437750"/>
    <w:rsid w:val="00437895"/>
    <w:rsid w:val="00437E77"/>
    <w:rsid w:val="004402A7"/>
    <w:rsid w:val="0044035D"/>
    <w:rsid w:val="0044082F"/>
    <w:rsid w:val="00440850"/>
    <w:rsid w:val="00440C68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528"/>
    <w:rsid w:val="004527C0"/>
    <w:rsid w:val="00452D50"/>
    <w:rsid w:val="00453871"/>
    <w:rsid w:val="00453980"/>
    <w:rsid w:val="00453BB4"/>
    <w:rsid w:val="00453DEF"/>
    <w:rsid w:val="00453F03"/>
    <w:rsid w:val="004540AC"/>
    <w:rsid w:val="004543E4"/>
    <w:rsid w:val="00454829"/>
    <w:rsid w:val="004548E5"/>
    <w:rsid w:val="0045491B"/>
    <w:rsid w:val="00454ACD"/>
    <w:rsid w:val="00454E44"/>
    <w:rsid w:val="00454F08"/>
    <w:rsid w:val="00454F85"/>
    <w:rsid w:val="00455044"/>
    <w:rsid w:val="00455105"/>
    <w:rsid w:val="00455986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1EC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414"/>
    <w:rsid w:val="00464872"/>
    <w:rsid w:val="0046492C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7AB6"/>
    <w:rsid w:val="00467FF3"/>
    <w:rsid w:val="0047041E"/>
    <w:rsid w:val="0047045E"/>
    <w:rsid w:val="00470628"/>
    <w:rsid w:val="00470750"/>
    <w:rsid w:val="00470893"/>
    <w:rsid w:val="00470A49"/>
    <w:rsid w:val="0047166D"/>
    <w:rsid w:val="00471856"/>
    <w:rsid w:val="004718D8"/>
    <w:rsid w:val="00471DB0"/>
    <w:rsid w:val="00471F8B"/>
    <w:rsid w:val="00471FAB"/>
    <w:rsid w:val="0047253B"/>
    <w:rsid w:val="00472ACB"/>
    <w:rsid w:val="00472F5D"/>
    <w:rsid w:val="0047330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29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CA5"/>
    <w:rsid w:val="00487F28"/>
    <w:rsid w:val="004900B3"/>
    <w:rsid w:val="00490185"/>
    <w:rsid w:val="0049040C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209"/>
    <w:rsid w:val="0049349F"/>
    <w:rsid w:val="004935A4"/>
    <w:rsid w:val="004938AA"/>
    <w:rsid w:val="00493D08"/>
    <w:rsid w:val="004949D8"/>
    <w:rsid w:val="00494E26"/>
    <w:rsid w:val="00494E75"/>
    <w:rsid w:val="00495071"/>
    <w:rsid w:val="00495FF8"/>
    <w:rsid w:val="004961DB"/>
    <w:rsid w:val="0049653E"/>
    <w:rsid w:val="00496BEF"/>
    <w:rsid w:val="00496DC2"/>
    <w:rsid w:val="00496E38"/>
    <w:rsid w:val="00497404"/>
    <w:rsid w:val="00497C03"/>
    <w:rsid w:val="00497C0B"/>
    <w:rsid w:val="004A01E1"/>
    <w:rsid w:val="004A0911"/>
    <w:rsid w:val="004A0E00"/>
    <w:rsid w:val="004A0F3C"/>
    <w:rsid w:val="004A12A6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3FFF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BEA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118"/>
    <w:rsid w:val="004B0706"/>
    <w:rsid w:val="004B0780"/>
    <w:rsid w:val="004B0787"/>
    <w:rsid w:val="004B0AB1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B66"/>
    <w:rsid w:val="004B2C33"/>
    <w:rsid w:val="004B2CDB"/>
    <w:rsid w:val="004B2DE8"/>
    <w:rsid w:val="004B2F6E"/>
    <w:rsid w:val="004B3B5F"/>
    <w:rsid w:val="004B3C3F"/>
    <w:rsid w:val="004B3DF0"/>
    <w:rsid w:val="004B45A2"/>
    <w:rsid w:val="004B46C3"/>
    <w:rsid w:val="004B4789"/>
    <w:rsid w:val="004B4A0F"/>
    <w:rsid w:val="004B4AF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873"/>
    <w:rsid w:val="004B795F"/>
    <w:rsid w:val="004B7BA5"/>
    <w:rsid w:val="004B7C4B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002"/>
    <w:rsid w:val="004C2371"/>
    <w:rsid w:val="004C2F01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4DF"/>
    <w:rsid w:val="004C566C"/>
    <w:rsid w:val="004C5C44"/>
    <w:rsid w:val="004C5EF0"/>
    <w:rsid w:val="004C63D6"/>
    <w:rsid w:val="004C660B"/>
    <w:rsid w:val="004C730E"/>
    <w:rsid w:val="004C76F4"/>
    <w:rsid w:val="004C7739"/>
    <w:rsid w:val="004C7BDF"/>
    <w:rsid w:val="004C7EE0"/>
    <w:rsid w:val="004D0328"/>
    <w:rsid w:val="004D03CE"/>
    <w:rsid w:val="004D03E0"/>
    <w:rsid w:val="004D0A4C"/>
    <w:rsid w:val="004D0E42"/>
    <w:rsid w:val="004D0FA5"/>
    <w:rsid w:val="004D1059"/>
    <w:rsid w:val="004D1445"/>
    <w:rsid w:val="004D1462"/>
    <w:rsid w:val="004D17E6"/>
    <w:rsid w:val="004D1A33"/>
    <w:rsid w:val="004D1C2E"/>
    <w:rsid w:val="004D1C35"/>
    <w:rsid w:val="004D1D64"/>
    <w:rsid w:val="004D1DBB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24A"/>
    <w:rsid w:val="004D5700"/>
    <w:rsid w:val="004D58D1"/>
    <w:rsid w:val="004D5C87"/>
    <w:rsid w:val="004D5F02"/>
    <w:rsid w:val="004D602D"/>
    <w:rsid w:val="004D6115"/>
    <w:rsid w:val="004D65BA"/>
    <w:rsid w:val="004D66B9"/>
    <w:rsid w:val="004D68C0"/>
    <w:rsid w:val="004D70E1"/>
    <w:rsid w:val="004D710C"/>
    <w:rsid w:val="004D7522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AF0"/>
    <w:rsid w:val="004F20AA"/>
    <w:rsid w:val="004F220A"/>
    <w:rsid w:val="004F2826"/>
    <w:rsid w:val="004F2AA6"/>
    <w:rsid w:val="004F2B9C"/>
    <w:rsid w:val="004F2CCE"/>
    <w:rsid w:val="004F2D59"/>
    <w:rsid w:val="004F304B"/>
    <w:rsid w:val="004F3368"/>
    <w:rsid w:val="004F3546"/>
    <w:rsid w:val="004F359A"/>
    <w:rsid w:val="004F3CF2"/>
    <w:rsid w:val="004F3D55"/>
    <w:rsid w:val="004F3DD1"/>
    <w:rsid w:val="004F4E53"/>
    <w:rsid w:val="004F558F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328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1FE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C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C79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9C7"/>
    <w:rsid w:val="00523E18"/>
    <w:rsid w:val="00523F32"/>
    <w:rsid w:val="0052422C"/>
    <w:rsid w:val="005242C4"/>
    <w:rsid w:val="005244D5"/>
    <w:rsid w:val="00524AD1"/>
    <w:rsid w:val="00524AE9"/>
    <w:rsid w:val="00524B7D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A80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690"/>
    <w:rsid w:val="00535A27"/>
    <w:rsid w:val="00535B60"/>
    <w:rsid w:val="00536195"/>
    <w:rsid w:val="00536674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21B5"/>
    <w:rsid w:val="0054340E"/>
    <w:rsid w:val="0054348B"/>
    <w:rsid w:val="005436D7"/>
    <w:rsid w:val="00543703"/>
    <w:rsid w:val="00543A06"/>
    <w:rsid w:val="00543A66"/>
    <w:rsid w:val="00543A83"/>
    <w:rsid w:val="00543B1F"/>
    <w:rsid w:val="00543DFD"/>
    <w:rsid w:val="00543FA3"/>
    <w:rsid w:val="00544899"/>
    <w:rsid w:val="005452C0"/>
    <w:rsid w:val="00545454"/>
    <w:rsid w:val="0054556F"/>
    <w:rsid w:val="0054564F"/>
    <w:rsid w:val="005456AD"/>
    <w:rsid w:val="00545A65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436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23C"/>
    <w:rsid w:val="005674DC"/>
    <w:rsid w:val="005676F0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D01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73B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9DE"/>
    <w:rsid w:val="00576A37"/>
    <w:rsid w:val="00577368"/>
    <w:rsid w:val="005773FF"/>
    <w:rsid w:val="00577459"/>
    <w:rsid w:val="005774A2"/>
    <w:rsid w:val="00577540"/>
    <w:rsid w:val="005777AC"/>
    <w:rsid w:val="00577E83"/>
    <w:rsid w:val="00577EB4"/>
    <w:rsid w:val="00577FBF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332"/>
    <w:rsid w:val="0058759B"/>
    <w:rsid w:val="0058764D"/>
    <w:rsid w:val="005876E2"/>
    <w:rsid w:val="005909AD"/>
    <w:rsid w:val="00590B09"/>
    <w:rsid w:val="00590BF6"/>
    <w:rsid w:val="00591A6E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161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025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5D6F"/>
    <w:rsid w:val="005A6223"/>
    <w:rsid w:val="005A656B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1CCD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CB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1EF3"/>
    <w:rsid w:val="005C2144"/>
    <w:rsid w:val="005C2333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48C"/>
    <w:rsid w:val="005D0790"/>
    <w:rsid w:val="005D0D3E"/>
    <w:rsid w:val="005D17BF"/>
    <w:rsid w:val="005D17F9"/>
    <w:rsid w:val="005D18B1"/>
    <w:rsid w:val="005D1A65"/>
    <w:rsid w:val="005D1E7D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4C14"/>
    <w:rsid w:val="005D4F64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19C9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94D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B16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214"/>
    <w:rsid w:val="006004DE"/>
    <w:rsid w:val="006006ED"/>
    <w:rsid w:val="00600AAB"/>
    <w:rsid w:val="00600B6C"/>
    <w:rsid w:val="00600BE4"/>
    <w:rsid w:val="00601072"/>
    <w:rsid w:val="00601097"/>
    <w:rsid w:val="0060144E"/>
    <w:rsid w:val="006015BC"/>
    <w:rsid w:val="00601E6A"/>
    <w:rsid w:val="00601FCD"/>
    <w:rsid w:val="00602354"/>
    <w:rsid w:val="0060254B"/>
    <w:rsid w:val="0060268D"/>
    <w:rsid w:val="006027D5"/>
    <w:rsid w:val="00602A2B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54D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2DE"/>
    <w:rsid w:val="00616885"/>
    <w:rsid w:val="00616B91"/>
    <w:rsid w:val="00616E5E"/>
    <w:rsid w:val="00616F4B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1EB8"/>
    <w:rsid w:val="00623177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1CF3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5AA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00"/>
    <w:rsid w:val="00641061"/>
    <w:rsid w:val="006411DF"/>
    <w:rsid w:val="006413C5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02C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1A6"/>
    <w:rsid w:val="00653217"/>
    <w:rsid w:val="00653273"/>
    <w:rsid w:val="00653FED"/>
    <w:rsid w:val="0065424F"/>
    <w:rsid w:val="006543F3"/>
    <w:rsid w:val="006544F6"/>
    <w:rsid w:val="00654646"/>
    <w:rsid w:val="00655070"/>
    <w:rsid w:val="00655223"/>
    <w:rsid w:val="00655780"/>
    <w:rsid w:val="0065594D"/>
    <w:rsid w:val="006561FF"/>
    <w:rsid w:val="00656D6F"/>
    <w:rsid w:val="00656F8C"/>
    <w:rsid w:val="00657005"/>
    <w:rsid w:val="006572FB"/>
    <w:rsid w:val="0065765D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76F"/>
    <w:rsid w:val="0066386C"/>
    <w:rsid w:val="006638FF"/>
    <w:rsid w:val="00663908"/>
    <w:rsid w:val="00663A5B"/>
    <w:rsid w:val="00663DAB"/>
    <w:rsid w:val="00663F72"/>
    <w:rsid w:val="00664171"/>
    <w:rsid w:val="00664443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3C4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C90"/>
    <w:rsid w:val="00675ECB"/>
    <w:rsid w:val="0067649C"/>
    <w:rsid w:val="006767B8"/>
    <w:rsid w:val="00677725"/>
    <w:rsid w:val="006779E4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372"/>
    <w:rsid w:val="006845C9"/>
    <w:rsid w:val="006851DB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9E1"/>
    <w:rsid w:val="00687A10"/>
    <w:rsid w:val="00687A5E"/>
    <w:rsid w:val="0069008D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850"/>
    <w:rsid w:val="00693A5C"/>
    <w:rsid w:val="00693B6C"/>
    <w:rsid w:val="00693F0A"/>
    <w:rsid w:val="0069447C"/>
    <w:rsid w:val="006949AD"/>
    <w:rsid w:val="00694C0B"/>
    <w:rsid w:val="00694C6D"/>
    <w:rsid w:val="00694E1F"/>
    <w:rsid w:val="00696244"/>
    <w:rsid w:val="006969D6"/>
    <w:rsid w:val="00696B6A"/>
    <w:rsid w:val="00696C50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340"/>
    <w:rsid w:val="006A540C"/>
    <w:rsid w:val="006A5A45"/>
    <w:rsid w:val="006A5CA3"/>
    <w:rsid w:val="006A5D5C"/>
    <w:rsid w:val="006A5D6D"/>
    <w:rsid w:val="006A5E26"/>
    <w:rsid w:val="006A61FB"/>
    <w:rsid w:val="006A6B3F"/>
    <w:rsid w:val="006A6B69"/>
    <w:rsid w:val="006A74C0"/>
    <w:rsid w:val="006A7574"/>
    <w:rsid w:val="006A76A6"/>
    <w:rsid w:val="006B0489"/>
    <w:rsid w:val="006B05F5"/>
    <w:rsid w:val="006B0A30"/>
    <w:rsid w:val="006B0B33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4E1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58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2AC5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9DA"/>
    <w:rsid w:val="006C5C20"/>
    <w:rsid w:val="006C5FF1"/>
    <w:rsid w:val="006C6287"/>
    <w:rsid w:val="006C677C"/>
    <w:rsid w:val="006C6E92"/>
    <w:rsid w:val="006C6F06"/>
    <w:rsid w:val="006C75C9"/>
    <w:rsid w:val="006C7BEC"/>
    <w:rsid w:val="006C7CAC"/>
    <w:rsid w:val="006C7FB9"/>
    <w:rsid w:val="006D0556"/>
    <w:rsid w:val="006D0846"/>
    <w:rsid w:val="006D0C09"/>
    <w:rsid w:val="006D0E7E"/>
    <w:rsid w:val="006D1008"/>
    <w:rsid w:val="006D1A23"/>
    <w:rsid w:val="006D1DFA"/>
    <w:rsid w:val="006D1F1A"/>
    <w:rsid w:val="006D2039"/>
    <w:rsid w:val="006D2151"/>
    <w:rsid w:val="006D21FF"/>
    <w:rsid w:val="006D2636"/>
    <w:rsid w:val="006D2C24"/>
    <w:rsid w:val="006D31AF"/>
    <w:rsid w:val="006D31DD"/>
    <w:rsid w:val="006D35A4"/>
    <w:rsid w:val="006D35CD"/>
    <w:rsid w:val="006D3C8C"/>
    <w:rsid w:val="006D3CC3"/>
    <w:rsid w:val="006D3D01"/>
    <w:rsid w:val="006D4133"/>
    <w:rsid w:val="006D4324"/>
    <w:rsid w:val="006D4373"/>
    <w:rsid w:val="006D492A"/>
    <w:rsid w:val="006D493C"/>
    <w:rsid w:val="006D4D15"/>
    <w:rsid w:val="006D52E6"/>
    <w:rsid w:val="006D5457"/>
    <w:rsid w:val="006D5504"/>
    <w:rsid w:val="006D56B0"/>
    <w:rsid w:val="006D59BF"/>
    <w:rsid w:val="006D5A62"/>
    <w:rsid w:val="006D5BF0"/>
    <w:rsid w:val="006D5EC2"/>
    <w:rsid w:val="006D5FEF"/>
    <w:rsid w:val="006D667A"/>
    <w:rsid w:val="006D6B57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67E"/>
    <w:rsid w:val="006E4CF9"/>
    <w:rsid w:val="006E512D"/>
    <w:rsid w:val="006E5477"/>
    <w:rsid w:val="006E554E"/>
    <w:rsid w:val="006E5AFE"/>
    <w:rsid w:val="006E696A"/>
    <w:rsid w:val="006E6C33"/>
    <w:rsid w:val="006E6C7C"/>
    <w:rsid w:val="006E6E99"/>
    <w:rsid w:val="006E6F03"/>
    <w:rsid w:val="006E71A8"/>
    <w:rsid w:val="006E7496"/>
    <w:rsid w:val="006E775A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758"/>
    <w:rsid w:val="006F5B41"/>
    <w:rsid w:val="006F6689"/>
    <w:rsid w:val="006F6740"/>
    <w:rsid w:val="006F6E9F"/>
    <w:rsid w:val="006F6F4E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4A2"/>
    <w:rsid w:val="00703186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B0"/>
    <w:rsid w:val="00706AC2"/>
    <w:rsid w:val="00706B41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4F0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5A7"/>
    <w:rsid w:val="00717890"/>
    <w:rsid w:val="007178EE"/>
    <w:rsid w:val="00720493"/>
    <w:rsid w:val="00720759"/>
    <w:rsid w:val="00720A0C"/>
    <w:rsid w:val="007215A9"/>
    <w:rsid w:val="0072190B"/>
    <w:rsid w:val="00721951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680"/>
    <w:rsid w:val="007238F1"/>
    <w:rsid w:val="00724426"/>
    <w:rsid w:val="00724437"/>
    <w:rsid w:val="007244BA"/>
    <w:rsid w:val="007245F9"/>
    <w:rsid w:val="0072461A"/>
    <w:rsid w:val="00724972"/>
    <w:rsid w:val="00724DB1"/>
    <w:rsid w:val="00724F52"/>
    <w:rsid w:val="00725068"/>
    <w:rsid w:val="0072534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289F"/>
    <w:rsid w:val="00732975"/>
    <w:rsid w:val="00732CC9"/>
    <w:rsid w:val="00733575"/>
    <w:rsid w:val="00733858"/>
    <w:rsid w:val="00733A80"/>
    <w:rsid w:val="00734339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7F9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521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9D8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F15"/>
    <w:rsid w:val="00756F1E"/>
    <w:rsid w:val="007571B9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1A56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1CF2"/>
    <w:rsid w:val="00772122"/>
    <w:rsid w:val="007721AD"/>
    <w:rsid w:val="00772232"/>
    <w:rsid w:val="007728F4"/>
    <w:rsid w:val="00772942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AF6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343"/>
    <w:rsid w:val="0078243D"/>
    <w:rsid w:val="007825E1"/>
    <w:rsid w:val="00782A98"/>
    <w:rsid w:val="00782C1C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0B8"/>
    <w:rsid w:val="00791190"/>
    <w:rsid w:val="007916D2"/>
    <w:rsid w:val="00791866"/>
    <w:rsid w:val="00791ADE"/>
    <w:rsid w:val="00791BE9"/>
    <w:rsid w:val="00791BEA"/>
    <w:rsid w:val="007920BC"/>
    <w:rsid w:val="0079210C"/>
    <w:rsid w:val="00792173"/>
    <w:rsid w:val="007923E5"/>
    <w:rsid w:val="007926B7"/>
    <w:rsid w:val="00792AD3"/>
    <w:rsid w:val="00792B3E"/>
    <w:rsid w:val="00792BEC"/>
    <w:rsid w:val="00792ECC"/>
    <w:rsid w:val="00793774"/>
    <w:rsid w:val="00793901"/>
    <w:rsid w:val="007939C7"/>
    <w:rsid w:val="00793F70"/>
    <w:rsid w:val="00794366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A85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ED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532"/>
    <w:rsid w:val="007B2638"/>
    <w:rsid w:val="007B2BB1"/>
    <w:rsid w:val="007B3476"/>
    <w:rsid w:val="007B4396"/>
    <w:rsid w:val="007B448A"/>
    <w:rsid w:val="007B44DC"/>
    <w:rsid w:val="007B4543"/>
    <w:rsid w:val="007B4937"/>
    <w:rsid w:val="007B49B8"/>
    <w:rsid w:val="007B4D3D"/>
    <w:rsid w:val="007B5500"/>
    <w:rsid w:val="007B550D"/>
    <w:rsid w:val="007B56F0"/>
    <w:rsid w:val="007B5A66"/>
    <w:rsid w:val="007B5E53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AE6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629"/>
    <w:rsid w:val="007D478D"/>
    <w:rsid w:val="007D4792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121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49B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5A2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367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C3D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8AA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261E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5A4"/>
    <w:rsid w:val="00832C18"/>
    <w:rsid w:val="00832CA7"/>
    <w:rsid w:val="00832CAF"/>
    <w:rsid w:val="0083311A"/>
    <w:rsid w:val="008331BB"/>
    <w:rsid w:val="008333BB"/>
    <w:rsid w:val="00833FB4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4BC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34C"/>
    <w:rsid w:val="00854983"/>
    <w:rsid w:val="00854A0C"/>
    <w:rsid w:val="00854A91"/>
    <w:rsid w:val="00854B62"/>
    <w:rsid w:val="00854E0E"/>
    <w:rsid w:val="00855821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154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6E6"/>
    <w:rsid w:val="00862988"/>
    <w:rsid w:val="00862A4E"/>
    <w:rsid w:val="00862BA2"/>
    <w:rsid w:val="00863096"/>
    <w:rsid w:val="00863479"/>
    <w:rsid w:val="008638F1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A5C"/>
    <w:rsid w:val="00866BFD"/>
    <w:rsid w:val="00866FEA"/>
    <w:rsid w:val="00867255"/>
    <w:rsid w:val="0086743F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C1E"/>
    <w:rsid w:val="00871D14"/>
    <w:rsid w:val="008722B0"/>
    <w:rsid w:val="0087250F"/>
    <w:rsid w:val="00872755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6F71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2F62"/>
    <w:rsid w:val="00883004"/>
    <w:rsid w:val="00883245"/>
    <w:rsid w:val="00883ADF"/>
    <w:rsid w:val="00883ED6"/>
    <w:rsid w:val="00884255"/>
    <w:rsid w:val="0088425B"/>
    <w:rsid w:val="00884264"/>
    <w:rsid w:val="00884AD8"/>
    <w:rsid w:val="00884CDF"/>
    <w:rsid w:val="00885339"/>
    <w:rsid w:val="0088579F"/>
    <w:rsid w:val="00885850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43C"/>
    <w:rsid w:val="00893B3B"/>
    <w:rsid w:val="00893BA4"/>
    <w:rsid w:val="00893DB3"/>
    <w:rsid w:val="00894790"/>
    <w:rsid w:val="008948A0"/>
    <w:rsid w:val="00894A2E"/>
    <w:rsid w:val="00894ADC"/>
    <w:rsid w:val="00894B04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23"/>
    <w:rsid w:val="008A47BC"/>
    <w:rsid w:val="008A4D4D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864"/>
    <w:rsid w:val="008A7B15"/>
    <w:rsid w:val="008A7D36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1FB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0C64"/>
    <w:rsid w:val="008C1161"/>
    <w:rsid w:val="008C18DB"/>
    <w:rsid w:val="008C1D8C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3AD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5F6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37B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464"/>
    <w:rsid w:val="008F06E5"/>
    <w:rsid w:val="008F084A"/>
    <w:rsid w:val="008F0AE7"/>
    <w:rsid w:val="008F0BA6"/>
    <w:rsid w:val="008F0FC8"/>
    <w:rsid w:val="008F1CF8"/>
    <w:rsid w:val="008F211C"/>
    <w:rsid w:val="008F2201"/>
    <w:rsid w:val="008F25DF"/>
    <w:rsid w:val="008F2753"/>
    <w:rsid w:val="008F2A8C"/>
    <w:rsid w:val="008F2AE7"/>
    <w:rsid w:val="008F3069"/>
    <w:rsid w:val="008F3240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1"/>
    <w:rsid w:val="00905F49"/>
    <w:rsid w:val="00906100"/>
    <w:rsid w:val="0090672A"/>
    <w:rsid w:val="009067B4"/>
    <w:rsid w:val="009067B8"/>
    <w:rsid w:val="00906A4D"/>
    <w:rsid w:val="00906EED"/>
    <w:rsid w:val="00907071"/>
    <w:rsid w:val="0090715C"/>
    <w:rsid w:val="00907503"/>
    <w:rsid w:val="00907517"/>
    <w:rsid w:val="009076AC"/>
    <w:rsid w:val="009077BC"/>
    <w:rsid w:val="00907BEE"/>
    <w:rsid w:val="009106F5"/>
    <w:rsid w:val="00910874"/>
    <w:rsid w:val="009108A7"/>
    <w:rsid w:val="00910E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6B6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5A92"/>
    <w:rsid w:val="0091610F"/>
    <w:rsid w:val="009161BA"/>
    <w:rsid w:val="00917E0A"/>
    <w:rsid w:val="0092016F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340"/>
    <w:rsid w:val="009225B6"/>
    <w:rsid w:val="00922815"/>
    <w:rsid w:val="00923151"/>
    <w:rsid w:val="009231F7"/>
    <w:rsid w:val="009235CF"/>
    <w:rsid w:val="00923821"/>
    <w:rsid w:val="00924108"/>
    <w:rsid w:val="009246A0"/>
    <w:rsid w:val="009247AB"/>
    <w:rsid w:val="00924AC6"/>
    <w:rsid w:val="00924BB8"/>
    <w:rsid w:val="00924F52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402"/>
    <w:rsid w:val="009555E2"/>
    <w:rsid w:val="009557DF"/>
    <w:rsid w:val="00955870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38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2717"/>
    <w:rsid w:val="00962B54"/>
    <w:rsid w:val="00962BC4"/>
    <w:rsid w:val="00963182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221"/>
    <w:rsid w:val="0096691D"/>
    <w:rsid w:val="00966EC4"/>
    <w:rsid w:val="009670AF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65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5F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62F"/>
    <w:rsid w:val="00990C68"/>
    <w:rsid w:val="00990E93"/>
    <w:rsid w:val="00990F6F"/>
    <w:rsid w:val="009917F3"/>
    <w:rsid w:val="009918EE"/>
    <w:rsid w:val="00991EC1"/>
    <w:rsid w:val="00991F39"/>
    <w:rsid w:val="00992232"/>
    <w:rsid w:val="0099256F"/>
    <w:rsid w:val="00992624"/>
    <w:rsid w:val="009927C4"/>
    <w:rsid w:val="00992A4E"/>
    <w:rsid w:val="00992C4F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7A3"/>
    <w:rsid w:val="009A0819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5E6"/>
    <w:rsid w:val="009A78D1"/>
    <w:rsid w:val="009A7DFB"/>
    <w:rsid w:val="009A7E08"/>
    <w:rsid w:val="009B003C"/>
    <w:rsid w:val="009B158F"/>
    <w:rsid w:val="009B1823"/>
    <w:rsid w:val="009B198C"/>
    <w:rsid w:val="009B1DBC"/>
    <w:rsid w:val="009B2E47"/>
    <w:rsid w:val="009B3685"/>
    <w:rsid w:val="009B3745"/>
    <w:rsid w:val="009B3C79"/>
    <w:rsid w:val="009B3D2F"/>
    <w:rsid w:val="009B3D47"/>
    <w:rsid w:val="009B4250"/>
    <w:rsid w:val="009B4605"/>
    <w:rsid w:val="009B4821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2BCF"/>
    <w:rsid w:val="009C31FD"/>
    <w:rsid w:val="009C3D88"/>
    <w:rsid w:val="009C42A3"/>
    <w:rsid w:val="009C4B60"/>
    <w:rsid w:val="009C4B76"/>
    <w:rsid w:val="009C509F"/>
    <w:rsid w:val="009C520B"/>
    <w:rsid w:val="009C546A"/>
    <w:rsid w:val="009C5785"/>
    <w:rsid w:val="009C5874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0FE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C31"/>
    <w:rsid w:val="009E3E19"/>
    <w:rsid w:val="009E3F0B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9DF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8B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9F7E7C"/>
    <w:rsid w:val="00A0018E"/>
    <w:rsid w:val="00A004F2"/>
    <w:rsid w:val="00A00B60"/>
    <w:rsid w:val="00A01006"/>
    <w:rsid w:val="00A01169"/>
    <w:rsid w:val="00A02000"/>
    <w:rsid w:val="00A02B26"/>
    <w:rsid w:val="00A02BEC"/>
    <w:rsid w:val="00A02BF5"/>
    <w:rsid w:val="00A02C96"/>
    <w:rsid w:val="00A02D52"/>
    <w:rsid w:val="00A02FBC"/>
    <w:rsid w:val="00A0307C"/>
    <w:rsid w:val="00A03A1D"/>
    <w:rsid w:val="00A04309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C0D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80E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209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502"/>
    <w:rsid w:val="00A15602"/>
    <w:rsid w:val="00A157EC"/>
    <w:rsid w:val="00A158D3"/>
    <w:rsid w:val="00A15A89"/>
    <w:rsid w:val="00A15E86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6A5"/>
    <w:rsid w:val="00A20D59"/>
    <w:rsid w:val="00A20E24"/>
    <w:rsid w:val="00A2104B"/>
    <w:rsid w:val="00A210E9"/>
    <w:rsid w:val="00A2181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A45"/>
    <w:rsid w:val="00A2322E"/>
    <w:rsid w:val="00A23243"/>
    <w:rsid w:val="00A23590"/>
    <w:rsid w:val="00A23919"/>
    <w:rsid w:val="00A23921"/>
    <w:rsid w:val="00A23E0D"/>
    <w:rsid w:val="00A23F70"/>
    <w:rsid w:val="00A24002"/>
    <w:rsid w:val="00A246E4"/>
    <w:rsid w:val="00A2470A"/>
    <w:rsid w:val="00A2481C"/>
    <w:rsid w:val="00A24CCF"/>
    <w:rsid w:val="00A2509F"/>
    <w:rsid w:val="00A25296"/>
    <w:rsid w:val="00A253C6"/>
    <w:rsid w:val="00A2585A"/>
    <w:rsid w:val="00A2597B"/>
    <w:rsid w:val="00A25B10"/>
    <w:rsid w:val="00A25BC0"/>
    <w:rsid w:val="00A25BD5"/>
    <w:rsid w:val="00A25C9D"/>
    <w:rsid w:val="00A25FD3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C4D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9EF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5F50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370"/>
    <w:rsid w:val="00A574AD"/>
    <w:rsid w:val="00A5797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928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ACC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2E"/>
    <w:rsid w:val="00A729F5"/>
    <w:rsid w:val="00A72E1E"/>
    <w:rsid w:val="00A73242"/>
    <w:rsid w:val="00A73873"/>
    <w:rsid w:val="00A739AB"/>
    <w:rsid w:val="00A73D4C"/>
    <w:rsid w:val="00A741CA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9D7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B69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DF5"/>
    <w:rsid w:val="00A90E27"/>
    <w:rsid w:val="00A91218"/>
    <w:rsid w:val="00A91469"/>
    <w:rsid w:val="00A91498"/>
    <w:rsid w:val="00A9164F"/>
    <w:rsid w:val="00A91F3E"/>
    <w:rsid w:val="00A92176"/>
    <w:rsid w:val="00A921F4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00B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58C"/>
    <w:rsid w:val="00AA29F2"/>
    <w:rsid w:val="00AA2CD8"/>
    <w:rsid w:val="00AA30A2"/>
    <w:rsid w:val="00AA3EC1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5E5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02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4F8E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0EE4"/>
    <w:rsid w:val="00AC1281"/>
    <w:rsid w:val="00AC1539"/>
    <w:rsid w:val="00AC1554"/>
    <w:rsid w:val="00AC21BA"/>
    <w:rsid w:val="00AC22C7"/>
    <w:rsid w:val="00AC281A"/>
    <w:rsid w:val="00AC2D4E"/>
    <w:rsid w:val="00AC2E50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20A"/>
    <w:rsid w:val="00AC7470"/>
    <w:rsid w:val="00AC7DE9"/>
    <w:rsid w:val="00AD12BD"/>
    <w:rsid w:val="00AD1579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61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4E34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73F"/>
    <w:rsid w:val="00AE19D1"/>
    <w:rsid w:val="00AE1AB1"/>
    <w:rsid w:val="00AE1D31"/>
    <w:rsid w:val="00AE1E51"/>
    <w:rsid w:val="00AE2205"/>
    <w:rsid w:val="00AE232B"/>
    <w:rsid w:val="00AE2675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235"/>
    <w:rsid w:val="00AE6433"/>
    <w:rsid w:val="00AE6584"/>
    <w:rsid w:val="00AE6740"/>
    <w:rsid w:val="00AE69BD"/>
    <w:rsid w:val="00AE6D12"/>
    <w:rsid w:val="00AE723D"/>
    <w:rsid w:val="00AE7256"/>
    <w:rsid w:val="00AE7751"/>
    <w:rsid w:val="00AE77DE"/>
    <w:rsid w:val="00AE780C"/>
    <w:rsid w:val="00AE7992"/>
    <w:rsid w:val="00AE7BBF"/>
    <w:rsid w:val="00AF07E4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4E6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2E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4F38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256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B1A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9C"/>
    <w:rsid w:val="00B217CD"/>
    <w:rsid w:val="00B21B67"/>
    <w:rsid w:val="00B21CA7"/>
    <w:rsid w:val="00B22472"/>
    <w:rsid w:val="00B2288E"/>
    <w:rsid w:val="00B22D3D"/>
    <w:rsid w:val="00B22FCA"/>
    <w:rsid w:val="00B232CB"/>
    <w:rsid w:val="00B233A9"/>
    <w:rsid w:val="00B2342F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04E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37FCD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AE1"/>
    <w:rsid w:val="00B41B34"/>
    <w:rsid w:val="00B41BEE"/>
    <w:rsid w:val="00B421B3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2F23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89E"/>
    <w:rsid w:val="00B64A44"/>
    <w:rsid w:val="00B64F38"/>
    <w:rsid w:val="00B652B0"/>
    <w:rsid w:val="00B65643"/>
    <w:rsid w:val="00B65771"/>
    <w:rsid w:val="00B664EC"/>
    <w:rsid w:val="00B66801"/>
    <w:rsid w:val="00B66843"/>
    <w:rsid w:val="00B668B4"/>
    <w:rsid w:val="00B66FFC"/>
    <w:rsid w:val="00B6796C"/>
    <w:rsid w:val="00B67B2B"/>
    <w:rsid w:val="00B67D3A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5DC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16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B2D"/>
    <w:rsid w:val="00B86B35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99E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412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D3C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61B"/>
    <w:rsid w:val="00BB1C4F"/>
    <w:rsid w:val="00BB20E7"/>
    <w:rsid w:val="00BB225D"/>
    <w:rsid w:val="00BB277B"/>
    <w:rsid w:val="00BB2835"/>
    <w:rsid w:val="00BB2D50"/>
    <w:rsid w:val="00BB2D63"/>
    <w:rsid w:val="00BB3108"/>
    <w:rsid w:val="00BB3373"/>
    <w:rsid w:val="00BB349B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5C01"/>
    <w:rsid w:val="00BB5CBD"/>
    <w:rsid w:val="00BB61DC"/>
    <w:rsid w:val="00BB6258"/>
    <w:rsid w:val="00BB6431"/>
    <w:rsid w:val="00BB645D"/>
    <w:rsid w:val="00BB6472"/>
    <w:rsid w:val="00BB6DF3"/>
    <w:rsid w:val="00BB71EC"/>
    <w:rsid w:val="00BB724B"/>
    <w:rsid w:val="00BB740F"/>
    <w:rsid w:val="00BB7DB1"/>
    <w:rsid w:val="00BC0AE6"/>
    <w:rsid w:val="00BC0B0F"/>
    <w:rsid w:val="00BC1293"/>
    <w:rsid w:val="00BC16BF"/>
    <w:rsid w:val="00BC1B4B"/>
    <w:rsid w:val="00BC201A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13"/>
    <w:rsid w:val="00BC6C82"/>
    <w:rsid w:val="00BC6F11"/>
    <w:rsid w:val="00BC71C5"/>
    <w:rsid w:val="00BC7659"/>
    <w:rsid w:val="00BC791C"/>
    <w:rsid w:val="00BC7A42"/>
    <w:rsid w:val="00BC7E6E"/>
    <w:rsid w:val="00BD013E"/>
    <w:rsid w:val="00BD0263"/>
    <w:rsid w:val="00BD0383"/>
    <w:rsid w:val="00BD043B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3CC"/>
    <w:rsid w:val="00BE65B3"/>
    <w:rsid w:val="00BE6819"/>
    <w:rsid w:val="00BE68B9"/>
    <w:rsid w:val="00BE6F1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162"/>
    <w:rsid w:val="00BF46F1"/>
    <w:rsid w:val="00BF4923"/>
    <w:rsid w:val="00BF4B69"/>
    <w:rsid w:val="00BF50EB"/>
    <w:rsid w:val="00BF5350"/>
    <w:rsid w:val="00BF5439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516"/>
    <w:rsid w:val="00C057E0"/>
    <w:rsid w:val="00C05863"/>
    <w:rsid w:val="00C05B3D"/>
    <w:rsid w:val="00C05C20"/>
    <w:rsid w:val="00C05D67"/>
    <w:rsid w:val="00C05DF0"/>
    <w:rsid w:val="00C05F3E"/>
    <w:rsid w:val="00C06031"/>
    <w:rsid w:val="00C06066"/>
    <w:rsid w:val="00C0648A"/>
    <w:rsid w:val="00C067A4"/>
    <w:rsid w:val="00C067F1"/>
    <w:rsid w:val="00C06837"/>
    <w:rsid w:val="00C06E36"/>
    <w:rsid w:val="00C06F8C"/>
    <w:rsid w:val="00C0734B"/>
    <w:rsid w:val="00C076B3"/>
    <w:rsid w:val="00C07751"/>
    <w:rsid w:val="00C07A6C"/>
    <w:rsid w:val="00C07A84"/>
    <w:rsid w:val="00C07AE3"/>
    <w:rsid w:val="00C07AE4"/>
    <w:rsid w:val="00C07C5C"/>
    <w:rsid w:val="00C10599"/>
    <w:rsid w:val="00C105AF"/>
    <w:rsid w:val="00C10E1D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939"/>
    <w:rsid w:val="00C13AFA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AA3"/>
    <w:rsid w:val="00C16B16"/>
    <w:rsid w:val="00C16CD9"/>
    <w:rsid w:val="00C16CEE"/>
    <w:rsid w:val="00C17099"/>
    <w:rsid w:val="00C170AE"/>
    <w:rsid w:val="00C171A7"/>
    <w:rsid w:val="00C1739F"/>
    <w:rsid w:val="00C173EB"/>
    <w:rsid w:val="00C17593"/>
    <w:rsid w:val="00C176B6"/>
    <w:rsid w:val="00C17D7E"/>
    <w:rsid w:val="00C17D89"/>
    <w:rsid w:val="00C17F9B"/>
    <w:rsid w:val="00C202D5"/>
    <w:rsid w:val="00C2056A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2E4"/>
    <w:rsid w:val="00C274BE"/>
    <w:rsid w:val="00C275D9"/>
    <w:rsid w:val="00C2769D"/>
    <w:rsid w:val="00C27CD4"/>
    <w:rsid w:val="00C27E49"/>
    <w:rsid w:val="00C307FA"/>
    <w:rsid w:val="00C30AC2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A7C"/>
    <w:rsid w:val="00C32BB7"/>
    <w:rsid w:val="00C32CCE"/>
    <w:rsid w:val="00C32F05"/>
    <w:rsid w:val="00C33560"/>
    <w:rsid w:val="00C3360A"/>
    <w:rsid w:val="00C337EC"/>
    <w:rsid w:val="00C339DE"/>
    <w:rsid w:val="00C33AA7"/>
    <w:rsid w:val="00C33D51"/>
    <w:rsid w:val="00C33DCE"/>
    <w:rsid w:val="00C33DE8"/>
    <w:rsid w:val="00C340B7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AF7"/>
    <w:rsid w:val="00C35B23"/>
    <w:rsid w:val="00C36050"/>
    <w:rsid w:val="00C361B0"/>
    <w:rsid w:val="00C367B9"/>
    <w:rsid w:val="00C36B4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07"/>
    <w:rsid w:val="00C411E2"/>
    <w:rsid w:val="00C41E8D"/>
    <w:rsid w:val="00C42130"/>
    <w:rsid w:val="00C4260F"/>
    <w:rsid w:val="00C42784"/>
    <w:rsid w:val="00C429E1"/>
    <w:rsid w:val="00C4301B"/>
    <w:rsid w:val="00C4380C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0A59"/>
    <w:rsid w:val="00C51696"/>
    <w:rsid w:val="00C5193F"/>
    <w:rsid w:val="00C51A6A"/>
    <w:rsid w:val="00C51D11"/>
    <w:rsid w:val="00C51D30"/>
    <w:rsid w:val="00C51F21"/>
    <w:rsid w:val="00C521CD"/>
    <w:rsid w:val="00C5257E"/>
    <w:rsid w:val="00C52B33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88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13E1"/>
    <w:rsid w:val="00C614A7"/>
    <w:rsid w:val="00C619CD"/>
    <w:rsid w:val="00C61B5A"/>
    <w:rsid w:val="00C61D30"/>
    <w:rsid w:val="00C61EE5"/>
    <w:rsid w:val="00C62027"/>
    <w:rsid w:val="00C622A6"/>
    <w:rsid w:val="00C62707"/>
    <w:rsid w:val="00C62997"/>
    <w:rsid w:val="00C62AB6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635"/>
    <w:rsid w:val="00C67E2E"/>
    <w:rsid w:val="00C67F34"/>
    <w:rsid w:val="00C70366"/>
    <w:rsid w:val="00C7040D"/>
    <w:rsid w:val="00C70B8C"/>
    <w:rsid w:val="00C70D84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9ED"/>
    <w:rsid w:val="00C77E49"/>
    <w:rsid w:val="00C80441"/>
    <w:rsid w:val="00C80547"/>
    <w:rsid w:val="00C80C6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220"/>
    <w:rsid w:val="00C8395C"/>
    <w:rsid w:val="00C83A0E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10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45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421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8D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242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A59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3E9F"/>
    <w:rsid w:val="00CB41E7"/>
    <w:rsid w:val="00CB480A"/>
    <w:rsid w:val="00CB4FA5"/>
    <w:rsid w:val="00CB5008"/>
    <w:rsid w:val="00CB58DD"/>
    <w:rsid w:val="00CB59CB"/>
    <w:rsid w:val="00CB5B93"/>
    <w:rsid w:val="00CB6135"/>
    <w:rsid w:val="00CB6343"/>
    <w:rsid w:val="00CB6517"/>
    <w:rsid w:val="00CB7648"/>
    <w:rsid w:val="00CB79A4"/>
    <w:rsid w:val="00CB7B6B"/>
    <w:rsid w:val="00CB7F5F"/>
    <w:rsid w:val="00CC00B7"/>
    <w:rsid w:val="00CC0297"/>
    <w:rsid w:val="00CC034B"/>
    <w:rsid w:val="00CC07BA"/>
    <w:rsid w:val="00CC099A"/>
    <w:rsid w:val="00CC0AA7"/>
    <w:rsid w:val="00CC0BFA"/>
    <w:rsid w:val="00CC0E05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409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17"/>
    <w:rsid w:val="00CD5D92"/>
    <w:rsid w:val="00CD5F80"/>
    <w:rsid w:val="00CD5F93"/>
    <w:rsid w:val="00CD61E3"/>
    <w:rsid w:val="00CD67B4"/>
    <w:rsid w:val="00CD67C6"/>
    <w:rsid w:val="00CD6823"/>
    <w:rsid w:val="00CD68A2"/>
    <w:rsid w:val="00CD6A35"/>
    <w:rsid w:val="00CD6D63"/>
    <w:rsid w:val="00CD6E0B"/>
    <w:rsid w:val="00CD6F64"/>
    <w:rsid w:val="00CD787F"/>
    <w:rsid w:val="00CD7A86"/>
    <w:rsid w:val="00CE013F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2D4"/>
    <w:rsid w:val="00CE38AA"/>
    <w:rsid w:val="00CE3CDC"/>
    <w:rsid w:val="00CE3D16"/>
    <w:rsid w:val="00CE3D41"/>
    <w:rsid w:val="00CE3FBA"/>
    <w:rsid w:val="00CE44B7"/>
    <w:rsid w:val="00CE4C30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74E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2FD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743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70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A41"/>
    <w:rsid w:val="00D17F37"/>
    <w:rsid w:val="00D202D3"/>
    <w:rsid w:val="00D20A95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2AE"/>
    <w:rsid w:val="00D2348D"/>
    <w:rsid w:val="00D23556"/>
    <w:rsid w:val="00D235B8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39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1B9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A6C"/>
    <w:rsid w:val="00D37C2D"/>
    <w:rsid w:val="00D404CE"/>
    <w:rsid w:val="00D40D79"/>
    <w:rsid w:val="00D40E25"/>
    <w:rsid w:val="00D40E78"/>
    <w:rsid w:val="00D40F0F"/>
    <w:rsid w:val="00D40F5C"/>
    <w:rsid w:val="00D41009"/>
    <w:rsid w:val="00D413F0"/>
    <w:rsid w:val="00D41901"/>
    <w:rsid w:val="00D41CD0"/>
    <w:rsid w:val="00D421D9"/>
    <w:rsid w:val="00D42223"/>
    <w:rsid w:val="00D422E4"/>
    <w:rsid w:val="00D42307"/>
    <w:rsid w:val="00D424E7"/>
    <w:rsid w:val="00D42696"/>
    <w:rsid w:val="00D426E8"/>
    <w:rsid w:val="00D426FB"/>
    <w:rsid w:val="00D429CB"/>
    <w:rsid w:val="00D42B71"/>
    <w:rsid w:val="00D42C31"/>
    <w:rsid w:val="00D42D5D"/>
    <w:rsid w:val="00D42E22"/>
    <w:rsid w:val="00D43888"/>
    <w:rsid w:val="00D4429F"/>
    <w:rsid w:val="00D44A5C"/>
    <w:rsid w:val="00D44B44"/>
    <w:rsid w:val="00D44CC3"/>
    <w:rsid w:val="00D44E2F"/>
    <w:rsid w:val="00D45B68"/>
    <w:rsid w:val="00D4601D"/>
    <w:rsid w:val="00D4637B"/>
    <w:rsid w:val="00D46416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59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0F5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5FFE"/>
    <w:rsid w:val="00D56330"/>
    <w:rsid w:val="00D563C2"/>
    <w:rsid w:val="00D56810"/>
    <w:rsid w:val="00D56BF7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4C4"/>
    <w:rsid w:val="00D66734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DE1"/>
    <w:rsid w:val="00D76E0D"/>
    <w:rsid w:val="00D76E83"/>
    <w:rsid w:val="00D76EB9"/>
    <w:rsid w:val="00D770F3"/>
    <w:rsid w:val="00D771C9"/>
    <w:rsid w:val="00D77E3E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001"/>
    <w:rsid w:val="00D830A0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43A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9D5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6B43"/>
    <w:rsid w:val="00D9747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26F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6BA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1B6"/>
    <w:rsid w:val="00DB5799"/>
    <w:rsid w:val="00DB5A21"/>
    <w:rsid w:val="00DB5DEB"/>
    <w:rsid w:val="00DB5EBC"/>
    <w:rsid w:val="00DB5EE5"/>
    <w:rsid w:val="00DB6681"/>
    <w:rsid w:val="00DB68E8"/>
    <w:rsid w:val="00DB6FDF"/>
    <w:rsid w:val="00DB70B3"/>
    <w:rsid w:val="00DB749A"/>
    <w:rsid w:val="00DB78C2"/>
    <w:rsid w:val="00DB7E8C"/>
    <w:rsid w:val="00DB7EF2"/>
    <w:rsid w:val="00DC0AEA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42"/>
    <w:rsid w:val="00DD1E75"/>
    <w:rsid w:val="00DD1ED7"/>
    <w:rsid w:val="00DD242B"/>
    <w:rsid w:val="00DD2AFC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3720"/>
    <w:rsid w:val="00DD430B"/>
    <w:rsid w:val="00DD49D3"/>
    <w:rsid w:val="00DD4D87"/>
    <w:rsid w:val="00DD59AB"/>
    <w:rsid w:val="00DD5FFE"/>
    <w:rsid w:val="00DD6163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5BE"/>
    <w:rsid w:val="00DE464E"/>
    <w:rsid w:val="00DE4664"/>
    <w:rsid w:val="00DE4811"/>
    <w:rsid w:val="00DE4B0C"/>
    <w:rsid w:val="00DE5FDA"/>
    <w:rsid w:val="00DE61AA"/>
    <w:rsid w:val="00DE6634"/>
    <w:rsid w:val="00DE67AE"/>
    <w:rsid w:val="00DE709F"/>
    <w:rsid w:val="00DE72D7"/>
    <w:rsid w:val="00DE73EF"/>
    <w:rsid w:val="00DE752E"/>
    <w:rsid w:val="00DE764F"/>
    <w:rsid w:val="00DE7793"/>
    <w:rsid w:val="00DE7C98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902"/>
    <w:rsid w:val="00DF1EB6"/>
    <w:rsid w:val="00DF1FD6"/>
    <w:rsid w:val="00DF21AF"/>
    <w:rsid w:val="00DF2412"/>
    <w:rsid w:val="00DF2E63"/>
    <w:rsid w:val="00DF32AF"/>
    <w:rsid w:val="00DF3307"/>
    <w:rsid w:val="00DF34A1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01"/>
    <w:rsid w:val="00DF69A9"/>
    <w:rsid w:val="00DF6A7B"/>
    <w:rsid w:val="00DF6A83"/>
    <w:rsid w:val="00DF7226"/>
    <w:rsid w:val="00DF77A7"/>
    <w:rsid w:val="00DF7BC3"/>
    <w:rsid w:val="00E00368"/>
    <w:rsid w:val="00E005F5"/>
    <w:rsid w:val="00E00A07"/>
    <w:rsid w:val="00E00A92"/>
    <w:rsid w:val="00E00DE8"/>
    <w:rsid w:val="00E012EF"/>
    <w:rsid w:val="00E01395"/>
    <w:rsid w:val="00E015A5"/>
    <w:rsid w:val="00E019EA"/>
    <w:rsid w:val="00E01A5C"/>
    <w:rsid w:val="00E027C3"/>
    <w:rsid w:val="00E028E6"/>
    <w:rsid w:val="00E02C20"/>
    <w:rsid w:val="00E02EE9"/>
    <w:rsid w:val="00E0324B"/>
    <w:rsid w:val="00E0345F"/>
    <w:rsid w:val="00E03BEA"/>
    <w:rsid w:val="00E0401E"/>
    <w:rsid w:val="00E04234"/>
    <w:rsid w:val="00E0457E"/>
    <w:rsid w:val="00E046C1"/>
    <w:rsid w:val="00E049EC"/>
    <w:rsid w:val="00E05A43"/>
    <w:rsid w:val="00E05D90"/>
    <w:rsid w:val="00E05EC5"/>
    <w:rsid w:val="00E05FC4"/>
    <w:rsid w:val="00E061E0"/>
    <w:rsid w:val="00E064BE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17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3F97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2D6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27637"/>
    <w:rsid w:val="00E30063"/>
    <w:rsid w:val="00E30517"/>
    <w:rsid w:val="00E3070A"/>
    <w:rsid w:val="00E30A72"/>
    <w:rsid w:val="00E30AD6"/>
    <w:rsid w:val="00E30DB2"/>
    <w:rsid w:val="00E30DF8"/>
    <w:rsid w:val="00E30F83"/>
    <w:rsid w:val="00E31506"/>
    <w:rsid w:val="00E31586"/>
    <w:rsid w:val="00E3188B"/>
    <w:rsid w:val="00E31AAC"/>
    <w:rsid w:val="00E3200D"/>
    <w:rsid w:val="00E32041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BCB"/>
    <w:rsid w:val="00E46CC9"/>
    <w:rsid w:val="00E47821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E00"/>
    <w:rsid w:val="00E53F95"/>
    <w:rsid w:val="00E547DF"/>
    <w:rsid w:val="00E54C9F"/>
    <w:rsid w:val="00E54D33"/>
    <w:rsid w:val="00E54DCD"/>
    <w:rsid w:val="00E5538C"/>
    <w:rsid w:val="00E55390"/>
    <w:rsid w:val="00E5582A"/>
    <w:rsid w:val="00E55D52"/>
    <w:rsid w:val="00E55E1F"/>
    <w:rsid w:val="00E55F19"/>
    <w:rsid w:val="00E564A1"/>
    <w:rsid w:val="00E564C1"/>
    <w:rsid w:val="00E56898"/>
    <w:rsid w:val="00E56CA3"/>
    <w:rsid w:val="00E56D97"/>
    <w:rsid w:val="00E56E3C"/>
    <w:rsid w:val="00E56F3C"/>
    <w:rsid w:val="00E5711F"/>
    <w:rsid w:val="00E571C0"/>
    <w:rsid w:val="00E57456"/>
    <w:rsid w:val="00E57623"/>
    <w:rsid w:val="00E5769E"/>
    <w:rsid w:val="00E57973"/>
    <w:rsid w:val="00E6000E"/>
    <w:rsid w:val="00E60050"/>
    <w:rsid w:val="00E6006E"/>
    <w:rsid w:val="00E6014B"/>
    <w:rsid w:val="00E602C9"/>
    <w:rsid w:val="00E608B7"/>
    <w:rsid w:val="00E608E1"/>
    <w:rsid w:val="00E60C9E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296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6964"/>
    <w:rsid w:val="00E66A74"/>
    <w:rsid w:val="00E6713B"/>
    <w:rsid w:val="00E67631"/>
    <w:rsid w:val="00E7041A"/>
    <w:rsid w:val="00E70581"/>
    <w:rsid w:val="00E705E5"/>
    <w:rsid w:val="00E70B0C"/>
    <w:rsid w:val="00E71166"/>
    <w:rsid w:val="00E718F0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018E"/>
    <w:rsid w:val="00E810EC"/>
    <w:rsid w:val="00E8112C"/>
    <w:rsid w:val="00E81587"/>
    <w:rsid w:val="00E826C8"/>
    <w:rsid w:val="00E82819"/>
    <w:rsid w:val="00E82EE0"/>
    <w:rsid w:val="00E83055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297"/>
    <w:rsid w:val="00E853A2"/>
    <w:rsid w:val="00E853AC"/>
    <w:rsid w:val="00E85483"/>
    <w:rsid w:val="00E856E3"/>
    <w:rsid w:val="00E8572C"/>
    <w:rsid w:val="00E86057"/>
    <w:rsid w:val="00E861F7"/>
    <w:rsid w:val="00E864CA"/>
    <w:rsid w:val="00E86647"/>
    <w:rsid w:val="00E86BF7"/>
    <w:rsid w:val="00E87078"/>
    <w:rsid w:val="00E87182"/>
    <w:rsid w:val="00E877B7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52"/>
    <w:rsid w:val="00E93D80"/>
    <w:rsid w:val="00E94098"/>
    <w:rsid w:val="00E94307"/>
    <w:rsid w:val="00E94762"/>
    <w:rsid w:val="00E94E69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14"/>
    <w:rsid w:val="00E97353"/>
    <w:rsid w:val="00E9738B"/>
    <w:rsid w:val="00E97410"/>
    <w:rsid w:val="00E97507"/>
    <w:rsid w:val="00E97512"/>
    <w:rsid w:val="00E97870"/>
    <w:rsid w:val="00EA0281"/>
    <w:rsid w:val="00EA0BD3"/>
    <w:rsid w:val="00EA0BFA"/>
    <w:rsid w:val="00EA0C5C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537"/>
    <w:rsid w:val="00EA475F"/>
    <w:rsid w:val="00EA4A36"/>
    <w:rsid w:val="00EA4B87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57E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6CD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015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6DF9"/>
    <w:rsid w:val="00EC7183"/>
    <w:rsid w:val="00EC71AB"/>
    <w:rsid w:val="00EC767A"/>
    <w:rsid w:val="00EC7DD0"/>
    <w:rsid w:val="00EC7EE8"/>
    <w:rsid w:val="00ED0486"/>
    <w:rsid w:val="00ED09F8"/>
    <w:rsid w:val="00ED0DE8"/>
    <w:rsid w:val="00ED0EB9"/>
    <w:rsid w:val="00ED1A21"/>
    <w:rsid w:val="00ED1A39"/>
    <w:rsid w:val="00ED1CD6"/>
    <w:rsid w:val="00ED248F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CD"/>
    <w:rsid w:val="00ED3DA3"/>
    <w:rsid w:val="00ED3F90"/>
    <w:rsid w:val="00ED40CC"/>
    <w:rsid w:val="00ED4615"/>
    <w:rsid w:val="00ED46B3"/>
    <w:rsid w:val="00ED4834"/>
    <w:rsid w:val="00ED4DDF"/>
    <w:rsid w:val="00ED4E3C"/>
    <w:rsid w:val="00ED4EEA"/>
    <w:rsid w:val="00ED5122"/>
    <w:rsid w:val="00ED526D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2AC2"/>
    <w:rsid w:val="00EE3196"/>
    <w:rsid w:val="00EE3203"/>
    <w:rsid w:val="00EE3318"/>
    <w:rsid w:val="00EE3358"/>
    <w:rsid w:val="00EE33A6"/>
    <w:rsid w:val="00EE3DCB"/>
    <w:rsid w:val="00EE4825"/>
    <w:rsid w:val="00EE5112"/>
    <w:rsid w:val="00EE5414"/>
    <w:rsid w:val="00EE58F6"/>
    <w:rsid w:val="00EE62B4"/>
    <w:rsid w:val="00EE636D"/>
    <w:rsid w:val="00EE6442"/>
    <w:rsid w:val="00EE6678"/>
    <w:rsid w:val="00EE66B1"/>
    <w:rsid w:val="00EE687C"/>
    <w:rsid w:val="00EE7047"/>
    <w:rsid w:val="00EE74E1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CF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84C"/>
    <w:rsid w:val="00F12909"/>
    <w:rsid w:val="00F12B3D"/>
    <w:rsid w:val="00F12D5D"/>
    <w:rsid w:val="00F13242"/>
    <w:rsid w:val="00F1400F"/>
    <w:rsid w:val="00F1403E"/>
    <w:rsid w:val="00F140FE"/>
    <w:rsid w:val="00F1415B"/>
    <w:rsid w:val="00F1418D"/>
    <w:rsid w:val="00F141F4"/>
    <w:rsid w:val="00F14FB4"/>
    <w:rsid w:val="00F153B8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6F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0A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E0C"/>
    <w:rsid w:val="00F27F00"/>
    <w:rsid w:val="00F3002F"/>
    <w:rsid w:val="00F30353"/>
    <w:rsid w:val="00F3075E"/>
    <w:rsid w:val="00F308C0"/>
    <w:rsid w:val="00F3125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48C"/>
    <w:rsid w:val="00F346BC"/>
    <w:rsid w:val="00F348A3"/>
    <w:rsid w:val="00F34B65"/>
    <w:rsid w:val="00F34F52"/>
    <w:rsid w:val="00F351DE"/>
    <w:rsid w:val="00F3521B"/>
    <w:rsid w:val="00F35561"/>
    <w:rsid w:val="00F35865"/>
    <w:rsid w:val="00F35E92"/>
    <w:rsid w:val="00F360BA"/>
    <w:rsid w:val="00F36340"/>
    <w:rsid w:val="00F366CE"/>
    <w:rsid w:val="00F368BE"/>
    <w:rsid w:val="00F369FF"/>
    <w:rsid w:val="00F3762B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3B0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0E9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6AD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0F"/>
    <w:rsid w:val="00F62338"/>
    <w:rsid w:val="00F62377"/>
    <w:rsid w:val="00F62731"/>
    <w:rsid w:val="00F62862"/>
    <w:rsid w:val="00F62DC0"/>
    <w:rsid w:val="00F62FE3"/>
    <w:rsid w:val="00F63005"/>
    <w:rsid w:val="00F63289"/>
    <w:rsid w:val="00F639FA"/>
    <w:rsid w:val="00F63A49"/>
    <w:rsid w:val="00F63CD2"/>
    <w:rsid w:val="00F63F71"/>
    <w:rsid w:val="00F64080"/>
    <w:rsid w:val="00F64139"/>
    <w:rsid w:val="00F6433C"/>
    <w:rsid w:val="00F64355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87C"/>
    <w:rsid w:val="00F669E3"/>
    <w:rsid w:val="00F66AF7"/>
    <w:rsid w:val="00F672EB"/>
    <w:rsid w:val="00F673E5"/>
    <w:rsid w:val="00F6753C"/>
    <w:rsid w:val="00F67906"/>
    <w:rsid w:val="00F67A85"/>
    <w:rsid w:val="00F67CCD"/>
    <w:rsid w:val="00F67D0D"/>
    <w:rsid w:val="00F700EA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21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11"/>
    <w:rsid w:val="00F75057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18B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6B0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2C3C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25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0F85"/>
    <w:rsid w:val="00FA1612"/>
    <w:rsid w:val="00FA17D6"/>
    <w:rsid w:val="00FA1B1E"/>
    <w:rsid w:val="00FA1CBF"/>
    <w:rsid w:val="00FA1CE7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BA4"/>
    <w:rsid w:val="00FA3C84"/>
    <w:rsid w:val="00FA4131"/>
    <w:rsid w:val="00FA4EDE"/>
    <w:rsid w:val="00FA50E8"/>
    <w:rsid w:val="00FA526F"/>
    <w:rsid w:val="00FA53C1"/>
    <w:rsid w:val="00FA5527"/>
    <w:rsid w:val="00FA558C"/>
    <w:rsid w:val="00FA56A0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0A83"/>
    <w:rsid w:val="00FB0F2A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3F4A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383"/>
    <w:rsid w:val="00FB67CA"/>
    <w:rsid w:val="00FB7284"/>
    <w:rsid w:val="00FB72CB"/>
    <w:rsid w:val="00FB77BB"/>
    <w:rsid w:val="00FB7AF7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393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B06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0D1D"/>
    <w:rsid w:val="00FF114C"/>
    <w:rsid w:val="00FF1455"/>
    <w:rsid w:val="00FF1716"/>
    <w:rsid w:val="00FF1920"/>
    <w:rsid w:val="00FF1ACF"/>
    <w:rsid w:val="00FF1EEF"/>
    <w:rsid w:val="00FF2376"/>
    <w:rsid w:val="00FF2397"/>
    <w:rsid w:val="00FF2644"/>
    <w:rsid w:val="00FF26B7"/>
    <w:rsid w:val="00FF2A88"/>
    <w:rsid w:val="00FF3179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B5"/>
    <w:rsid w:val="00FF63FE"/>
    <w:rsid w:val="00FF6CF6"/>
    <w:rsid w:val="00FF70CF"/>
    <w:rsid w:val="00FF72A3"/>
    <w:rsid w:val="00FF74BE"/>
    <w:rsid w:val="00FF75D0"/>
    <w:rsid w:val="00FF78DB"/>
    <w:rsid w:val="00FF7A04"/>
    <w:rsid w:val="011E4C5B"/>
    <w:rsid w:val="011E61C4"/>
    <w:rsid w:val="01566EDF"/>
    <w:rsid w:val="01BC6F43"/>
    <w:rsid w:val="01C3357E"/>
    <w:rsid w:val="025B6DE5"/>
    <w:rsid w:val="02653313"/>
    <w:rsid w:val="0284643E"/>
    <w:rsid w:val="02B55B28"/>
    <w:rsid w:val="03532C3F"/>
    <w:rsid w:val="036C048D"/>
    <w:rsid w:val="03B25C4C"/>
    <w:rsid w:val="03F94E83"/>
    <w:rsid w:val="03FC4856"/>
    <w:rsid w:val="046942AE"/>
    <w:rsid w:val="04D5343F"/>
    <w:rsid w:val="04E577F6"/>
    <w:rsid w:val="04E9545B"/>
    <w:rsid w:val="04ED6082"/>
    <w:rsid w:val="054A3BE8"/>
    <w:rsid w:val="056B6146"/>
    <w:rsid w:val="05845A6C"/>
    <w:rsid w:val="05883347"/>
    <w:rsid w:val="063928F2"/>
    <w:rsid w:val="067D4C1C"/>
    <w:rsid w:val="06B127E5"/>
    <w:rsid w:val="06F07CFD"/>
    <w:rsid w:val="072F2729"/>
    <w:rsid w:val="072F7511"/>
    <w:rsid w:val="0748120F"/>
    <w:rsid w:val="076A0D87"/>
    <w:rsid w:val="07C21FA9"/>
    <w:rsid w:val="07F65FEC"/>
    <w:rsid w:val="083515FF"/>
    <w:rsid w:val="08DD2D51"/>
    <w:rsid w:val="08DF53B9"/>
    <w:rsid w:val="09457901"/>
    <w:rsid w:val="0957797D"/>
    <w:rsid w:val="09602620"/>
    <w:rsid w:val="09674085"/>
    <w:rsid w:val="0972706B"/>
    <w:rsid w:val="099E5397"/>
    <w:rsid w:val="09C21BB6"/>
    <w:rsid w:val="09E83681"/>
    <w:rsid w:val="0A0E3577"/>
    <w:rsid w:val="0A3C5231"/>
    <w:rsid w:val="0A492E52"/>
    <w:rsid w:val="0A867EAB"/>
    <w:rsid w:val="0AD37ECF"/>
    <w:rsid w:val="0AF42EC9"/>
    <w:rsid w:val="0AFC60B7"/>
    <w:rsid w:val="0BAD7041"/>
    <w:rsid w:val="0C163B2E"/>
    <w:rsid w:val="0C356165"/>
    <w:rsid w:val="0C6F5654"/>
    <w:rsid w:val="0C93011D"/>
    <w:rsid w:val="0CAD0FB6"/>
    <w:rsid w:val="0D132BA9"/>
    <w:rsid w:val="0D660AC2"/>
    <w:rsid w:val="0D672BF6"/>
    <w:rsid w:val="0D9B538C"/>
    <w:rsid w:val="0DE71E61"/>
    <w:rsid w:val="0E120AD5"/>
    <w:rsid w:val="0E3630D3"/>
    <w:rsid w:val="0E4C33AF"/>
    <w:rsid w:val="0E68061F"/>
    <w:rsid w:val="0EA925E1"/>
    <w:rsid w:val="0EB06FFE"/>
    <w:rsid w:val="0EC053D3"/>
    <w:rsid w:val="0EDA4CEF"/>
    <w:rsid w:val="0F3B1342"/>
    <w:rsid w:val="0F5D4A44"/>
    <w:rsid w:val="0FED0702"/>
    <w:rsid w:val="10150A41"/>
    <w:rsid w:val="10475375"/>
    <w:rsid w:val="104F79E4"/>
    <w:rsid w:val="10795AFC"/>
    <w:rsid w:val="108D35D1"/>
    <w:rsid w:val="10965209"/>
    <w:rsid w:val="10BA4CDE"/>
    <w:rsid w:val="11CC2158"/>
    <w:rsid w:val="1257267A"/>
    <w:rsid w:val="126F3D1F"/>
    <w:rsid w:val="1296501A"/>
    <w:rsid w:val="12A472D8"/>
    <w:rsid w:val="12E33180"/>
    <w:rsid w:val="12FE321B"/>
    <w:rsid w:val="130859B8"/>
    <w:rsid w:val="139D0D32"/>
    <w:rsid w:val="13B5695B"/>
    <w:rsid w:val="13D80BE3"/>
    <w:rsid w:val="141026C1"/>
    <w:rsid w:val="141F2191"/>
    <w:rsid w:val="149E5BDA"/>
    <w:rsid w:val="1500292D"/>
    <w:rsid w:val="15143948"/>
    <w:rsid w:val="151A1100"/>
    <w:rsid w:val="151C0C3E"/>
    <w:rsid w:val="1575AEB2"/>
    <w:rsid w:val="1599654E"/>
    <w:rsid w:val="164F7F6D"/>
    <w:rsid w:val="165E068A"/>
    <w:rsid w:val="167356FF"/>
    <w:rsid w:val="1702D3F2"/>
    <w:rsid w:val="17080438"/>
    <w:rsid w:val="170A09DD"/>
    <w:rsid w:val="171706D7"/>
    <w:rsid w:val="1790356C"/>
    <w:rsid w:val="1795372C"/>
    <w:rsid w:val="17DC59D3"/>
    <w:rsid w:val="17FC128C"/>
    <w:rsid w:val="185B76DA"/>
    <w:rsid w:val="188D2058"/>
    <w:rsid w:val="18BA7603"/>
    <w:rsid w:val="18CE2166"/>
    <w:rsid w:val="18FD3F86"/>
    <w:rsid w:val="19180B8B"/>
    <w:rsid w:val="192B740B"/>
    <w:rsid w:val="19497C62"/>
    <w:rsid w:val="19641E92"/>
    <w:rsid w:val="198B58CF"/>
    <w:rsid w:val="199769A7"/>
    <w:rsid w:val="19A62769"/>
    <w:rsid w:val="19B1550B"/>
    <w:rsid w:val="1A514204"/>
    <w:rsid w:val="1A6D1DD3"/>
    <w:rsid w:val="1B141CF4"/>
    <w:rsid w:val="1B1D58A5"/>
    <w:rsid w:val="1B2E5429"/>
    <w:rsid w:val="1B2E6DC7"/>
    <w:rsid w:val="1B5316CE"/>
    <w:rsid w:val="1B5E59D2"/>
    <w:rsid w:val="1B8456DF"/>
    <w:rsid w:val="1C040825"/>
    <w:rsid w:val="1C766428"/>
    <w:rsid w:val="1CA535CF"/>
    <w:rsid w:val="1CBA56D6"/>
    <w:rsid w:val="1D7A69B4"/>
    <w:rsid w:val="1DD50930"/>
    <w:rsid w:val="1DF407BB"/>
    <w:rsid w:val="1E38003B"/>
    <w:rsid w:val="1E6635DE"/>
    <w:rsid w:val="1E960FBF"/>
    <w:rsid w:val="1E9F3479"/>
    <w:rsid w:val="1EF23A0A"/>
    <w:rsid w:val="1F3234FB"/>
    <w:rsid w:val="1F850095"/>
    <w:rsid w:val="1FA02687"/>
    <w:rsid w:val="1FB91CD0"/>
    <w:rsid w:val="200F2814"/>
    <w:rsid w:val="20181506"/>
    <w:rsid w:val="202E3C57"/>
    <w:rsid w:val="20910CB1"/>
    <w:rsid w:val="20C203D0"/>
    <w:rsid w:val="20CD42FE"/>
    <w:rsid w:val="20DD0359"/>
    <w:rsid w:val="21035A99"/>
    <w:rsid w:val="21210390"/>
    <w:rsid w:val="21282288"/>
    <w:rsid w:val="216278AC"/>
    <w:rsid w:val="21BC4639"/>
    <w:rsid w:val="21DA28AB"/>
    <w:rsid w:val="22555281"/>
    <w:rsid w:val="225B68EA"/>
    <w:rsid w:val="226B2C29"/>
    <w:rsid w:val="22832EFD"/>
    <w:rsid w:val="228A1716"/>
    <w:rsid w:val="22C957CE"/>
    <w:rsid w:val="234F60B9"/>
    <w:rsid w:val="23680C07"/>
    <w:rsid w:val="2377470C"/>
    <w:rsid w:val="23840509"/>
    <w:rsid w:val="239E142D"/>
    <w:rsid w:val="241F1B05"/>
    <w:rsid w:val="244B7753"/>
    <w:rsid w:val="245870DE"/>
    <w:rsid w:val="247247A7"/>
    <w:rsid w:val="2473146A"/>
    <w:rsid w:val="24A6178E"/>
    <w:rsid w:val="24DB33A0"/>
    <w:rsid w:val="25173D80"/>
    <w:rsid w:val="252B5C82"/>
    <w:rsid w:val="25421429"/>
    <w:rsid w:val="255C142C"/>
    <w:rsid w:val="25CD32E1"/>
    <w:rsid w:val="25D36249"/>
    <w:rsid w:val="25D7589B"/>
    <w:rsid w:val="25DE0A05"/>
    <w:rsid w:val="260822F1"/>
    <w:rsid w:val="262568CF"/>
    <w:rsid w:val="262757F6"/>
    <w:rsid w:val="26597B17"/>
    <w:rsid w:val="26A06BF2"/>
    <w:rsid w:val="27B97F6B"/>
    <w:rsid w:val="27C5366D"/>
    <w:rsid w:val="27DD67CA"/>
    <w:rsid w:val="27EE24D5"/>
    <w:rsid w:val="27EF392B"/>
    <w:rsid w:val="28690808"/>
    <w:rsid w:val="28B07E55"/>
    <w:rsid w:val="28B54AA2"/>
    <w:rsid w:val="29294471"/>
    <w:rsid w:val="294D6347"/>
    <w:rsid w:val="299B364A"/>
    <w:rsid w:val="299E225A"/>
    <w:rsid w:val="29C06F35"/>
    <w:rsid w:val="29EC5F0E"/>
    <w:rsid w:val="29FD782B"/>
    <w:rsid w:val="29FE4A0C"/>
    <w:rsid w:val="2A033F0C"/>
    <w:rsid w:val="2A0F0B23"/>
    <w:rsid w:val="2A47206F"/>
    <w:rsid w:val="2A4B5E5A"/>
    <w:rsid w:val="2A8A16D9"/>
    <w:rsid w:val="2AFE2B7E"/>
    <w:rsid w:val="2B011B4B"/>
    <w:rsid w:val="2B1045C3"/>
    <w:rsid w:val="2B34734B"/>
    <w:rsid w:val="2B6C59D0"/>
    <w:rsid w:val="2B8F5F6B"/>
    <w:rsid w:val="2BB77920"/>
    <w:rsid w:val="2BC40BB4"/>
    <w:rsid w:val="2BD041FC"/>
    <w:rsid w:val="2C5D6C79"/>
    <w:rsid w:val="2CC038FC"/>
    <w:rsid w:val="2D376513"/>
    <w:rsid w:val="2D5E7764"/>
    <w:rsid w:val="2DC863F1"/>
    <w:rsid w:val="2E000DD7"/>
    <w:rsid w:val="2E490515"/>
    <w:rsid w:val="2E85650F"/>
    <w:rsid w:val="2EB71249"/>
    <w:rsid w:val="2EB72406"/>
    <w:rsid w:val="2ED72B32"/>
    <w:rsid w:val="2F024CDB"/>
    <w:rsid w:val="2F2367DE"/>
    <w:rsid w:val="2F425998"/>
    <w:rsid w:val="2F581F4B"/>
    <w:rsid w:val="2FF46ACD"/>
    <w:rsid w:val="30133B38"/>
    <w:rsid w:val="304133E2"/>
    <w:rsid w:val="30553987"/>
    <w:rsid w:val="307C3ADA"/>
    <w:rsid w:val="3099169D"/>
    <w:rsid w:val="30AD067F"/>
    <w:rsid w:val="31027247"/>
    <w:rsid w:val="311D7BC5"/>
    <w:rsid w:val="31542D3B"/>
    <w:rsid w:val="31543EFA"/>
    <w:rsid w:val="3174702C"/>
    <w:rsid w:val="3192684C"/>
    <w:rsid w:val="31A276D9"/>
    <w:rsid w:val="32023417"/>
    <w:rsid w:val="320D1B03"/>
    <w:rsid w:val="32832752"/>
    <w:rsid w:val="32B62E7B"/>
    <w:rsid w:val="32CC6565"/>
    <w:rsid w:val="32FE23BF"/>
    <w:rsid w:val="330E6893"/>
    <w:rsid w:val="33227880"/>
    <w:rsid w:val="3351634B"/>
    <w:rsid w:val="33DE0CB9"/>
    <w:rsid w:val="34457AEF"/>
    <w:rsid w:val="3511129D"/>
    <w:rsid w:val="351535B7"/>
    <w:rsid w:val="3526273F"/>
    <w:rsid w:val="35832949"/>
    <w:rsid w:val="359455FE"/>
    <w:rsid w:val="35E12D55"/>
    <w:rsid w:val="364B5B34"/>
    <w:rsid w:val="36CD07B0"/>
    <w:rsid w:val="36CD680E"/>
    <w:rsid w:val="36FA43B2"/>
    <w:rsid w:val="375C57D7"/>
    <w:rsid w:val="37610AF1"/>
    <w:rsid w:val="37A0065B"/>
    <w:rsid w:val="37B5789E"/>
    <w:rsid w:val="37DB722F"/>
    <w:rsid w:val="37DD651E"/>
    <w:rsid w:val="386015E1"/>
    <w:rsid w:val="387719EF"/>
    <w:rsid w:val="387A04CC"/>
    <w:rsid w:val="387E61FD"/>
    <w:rsid w:val="38AF7030"/>
    <w:rsid w:val="38BA113F"/>
    <w:rsid w:val="38D62918"/>
    <w:rsid w:val="38D63672"/>
    <w:rsid w:val="38DF4C09"/>
    <w:rsid w:val="396D1BC8"/>
    <w:rsid w:val="399C753E"/>
    <w:rsid w:val="3A135075"/>
    <w:rsid w:val="3A43333B"/>
    <w:rsid w:val="3A8424B5"/>
    <w:rsid w:val="3A887D42"/>
    <w:rsid w:val="3A9E0CEC"/>
    <w:rsid w:val="3AA908BE"/>
    <w:rsid w:val="3AB31D0C"/>
    <w:rsid w:val="3AE203A5"/>
    <w:rsid w:val="3AF911A0"/>
    <w:rsid w:val="3B116EE0"/>
    <w:rsid w:val="3B2B2F80"/>
    <w:rsid w:val="3B39386E"/>
    <w:rsid w:val="3B4A3B53"/>
    <w:rsid w:val="3B5B4064"/>
    <w:rsid w:val="3BC5241E"/>
    <w:rsid w:val="3BCD2383"/>
    <w:rsid w:val="3BF47021"/>
    <w:rsid w:val="3C923082"/>
    <w:rsid w:val="3CE301D9"/>
    <w:rsid w:val="3D0354C7"/>
    <w:rsid w:val="3D1D3873"/>
    <w:rsid w:val="3D371A57"/>
    <w:rsid w:val="3D7642C9"/>
    <w:rsid w:val="3DDA6D42"/>
    <w:rsid w:val="3E7347F4"/>
    <w:rsid w:val="3EF83C43"/>
    <w:rsid w:val="3F01664D"/>
    <w:rsid w:val="3F036F09"/>
    <w:rsid w:val="3F175FC8"/>
    <w:rsid w:val="3FC45B76"/>
    <w:rsid w:val="3FD010A5"/>
    <w:rsid w:val="3FD143C3"/>
    <w:rsid w:val="405F7058"/>
    <w:rsid w:val="40850DCD"/>
    <w:rsid w:val="40B74573"/>
    <w:rsid w:val="40E8032C"/>
    <w:rsid w:val="40FB6563"/>
    <w:rsid w:val="410C7756"/>
    <w:rsid w:val="414328E5"/>
    <w:rsid w:val="417A72C7"/>
    <w:rsid w:val="41AC1D9C"/>
    <w:rsid w:val="41B46AE5"/>
    <w:rsid w:val="41DE60B5"/>
    <w:rsid w:val="41F22471"/>
    <w:rsid w:val="42176EFD"/>
    <w:rsid w:val="4242619A"/>
    <w:rsid w:val="4281690F"/>
    <w:rsid w:val="42843827"/>
    <w:rsid w:val="42B20782"/>
    <w:rsid w:val="42BA5D14"/>
    <w:rsid w:val="42D56493"/>
    <w:rsid w:val="43484D22"/>
    <w:rsid w:val="4365028A"/>
    <w:rsid w:val="437C5454"/>
    <w:rsid w:val="43D955EC"/>
    <w:rsid w:val="44066592"/>
    <w:rsid w:val="440747DD"/>
    <w:rsid w:val="441C2E6C"/>
    <w:rsid w:val="44453A6D"/>
    <w:rsid w:val="44877C1D"/>
    <w:rsid w:val="44917C93"/>
    <w:rsid w:val="44FA4322"/>
    <w:rsid w:val="451934D8"/>
    <w:rsid w:val="452C4654"/>
    <w:rsid w:val="457E4D2F"/>
    <w:rsid w:val="45B21DFB"/>
    <w:rsid w:val="462D6AFB"/>
    <w:rsid w:val="467D2D88"/>
    <w:rsid w:val="46D41E44"/>
    <w:rsid w:val="46EB180F"/>
    <w:rsid w:val="47075015"/>
    <w:rsid w:val="4720604D"/>
    <w:rsid w:val="47230735"/>
    <w:rsid w:val="47AE2F53"/>
    <w:rsid w:val="47B72200"/>
    <w:rsid w:val="47D53824"/>
    <w:rsid w:val="47EA3FF2"/>
    <w:rsid w:val="48185C67"/>
    <w:rsid w:val="48B93A03"/>
    <w:rsid w:val="49083140"/>
    <w:rsid w:val="49177532"/>
    <w:rsid w:val="492950D4"/>
    <w:rsid w:val="49446ABC"/>
    <w:rsid w:val="496938E0"/>
    <w:rsid w:val="49882B35"/>
    <w:rsid w:val="49F95983"/>
    <w:rsid w:val="4A22392A"/>
    <w:rsid w:val="4A2A1BF5"/>
    <w:rsid w:val="4A38255A"/>
    <w:rsid w:val="4AA57EE4"/>
    <w:rsid w:val="4AEC3944"/>
    <w:rsid w:val="4B3872E6"/>
    <w:rsid w:val="4B825411"/>
    <w:rsid w:val="4B926212"/>
    <w:rsid w:val="4BC11194"/>
    <w:rsid w:val="4BF1333C"/>
    <w:rsid w:val="4C035B6E"/>
    <w:rsid w:val="4C0472A2"/>
    <w:rsid w:val="4CA149AE"/>
    <w:rsid w:val="4D223629"/>
    <w:rsid w:val="4D826850"/>
    <w:rsid w:val="4DF51404"/>
    <w:rsid w:val="4E1648DE"/>
    <w:rsid w:val="4E5633F4"/>
    <w:rsid w:val="4E7740D9"/>
    <w:rsid w:val="4E9B3DF1"/>
    <w:rsid w:val="4EAC0AFF"/>
    <w:rsid w:val="4EC2021D"/>
    <w:rsid w:val="4EF21493"/>
    <w:rsid w:val="4FFA0003"/>
    <w:rsid w:val="50515EC1"/>
    <w:rsid w:val="50B21607"/>
    <w:rsid w:val="50FD13B2"/>
    <w:rsid w:val="51977943"/>
    <w:rsid w:val="528D304F"/>
    <w:rsid w:val="52AF063E"/>
    <w:rsid w:val="52BC4115"/>
    <w:rsid w:val="52FE30BB"/>
    <w:rsid w:val="536E79E7"/>
    <w:rsid w:val="53D12E6C"/>
    <w:rsid w:val="541C0847"/>
    <w:rsid w:val="54337FA4"/>
    <w:rsid w:val="5485307F"/>
    <w:rsid w:val="54CE2507"/>
    <w:rsid w:val="54FA0948"/>
    <w:rsid w:val="55181CD2"/>
    <w:rsid w:val="55317B32"/>
    <w:rsid w:val="5548100C"/>
    <w:rsid w:val="554940A5"/>
    <w:rsid w:val="559D7050"/>
    <w:rsid w:val="55D01D97"/>
    <w:rsid w:val="55D55A6F"/>
    <w:rsid w:val="561A1D95"/>
    <w:rsid w:val="568F21E8"/>
    <w:rsid w:val="57244B18"/>
    <w:rsid w:val="57AE3DD2"/>
    <w:rsid w:val="57C07002"/>
    <w:rsid w:val="57EF6871"/>
    <w:rsid w:val="58240039"/>
    <w:rsid w:val="58F033DB"/>
    <w:rsid w:val="593025E2"/>
    <w:rsid w:val="595A121E"/>
    <w:rsid w:val="59863D6D"/>
    <w:rsid w:val="59C75644"/>
    <w:rsid w:val="5A206D05"/>
    <w:rsid w:val="5A2F5989"/>
    <w:rsid w:val="5A6F01C1"/>
    <w:rsid w:val="5AE4125B"/>
    <w:rsid w:val="5AF07FF7"/>
    <w:rsid w:val="5AF422E5"/>
    <w:rsid w:val="5AF45066"/>
    <w:rsid w:val="5B0B4253"/>
    <w:rsid w:val="5B5B17B4"/>
    <w:rsid w:val="5BF26431"/>
    <w:rsid w:val="5BF9180E"/>
    <w:rsid w:val="5C2B22CA"/>
    <w:rsid w:val="5CC677FD"/>
    <w:rsid w:val="5D374C9D"/>
    <w:rsid w:val="5DB25692"/>
    <w:rsid w:val="5DE81754"/>
    <w:rsid w:val="5E780DEA"/>
    <w:rsid w:val="5F0B3CAC"/>
    <w:rsid w:val="5F631FA8"/>
    <w:rsid w:val="61106858"/>
    <w:rsid w:val="61390CC8"/>
    <w:rsid w:val="616F120F"/>
    <w:rsid w:val="61A32E12"/>
    <w:rsid w:val="61F60070"/>
    <w:rsid w:val="62772955"/>
    <w:rsid w:val="63533347"/>
    <w:rsid w:val="63AB4160"/>
    <w:rsid w:val="63DC10CF"/>
    <w:rsid w:val="649251E1"/>
    <w:rsid w:val="64D45AB4"/>
    <w:rsid w:val="64EE0970"/>
    <w:rsid w:val="64FC4BD7"/>
    <w:rsid w:val="65507243"/>
    <w:rsid w:val="65576B9C"/>
    <w:rsid w:val="656027FF"/>
    <w:rsid w:val="65734EF0"/>
    <w:rsid w:val="657854CC"/>
    <w:rsid w:val="657E2E1D"/>
    <w:rsid w:val="65C64A4D"/>
    <w:rsid w:val="65D7079C"/>
    <w:rsid w:val="65E04217"/>
    <w:rsid w:val="66326929"/>
    <w:rsid w:val="66457E51"/>
    <w:rsid w:val="6680376E"/>
    <w:rsid w:val="66A84FAA"/>
    <w:rsid w:val="66D36810"/>
    <w:rsid w:val="66ED31EA"/>
    <w:rsid w:val="66F86147"/>
    <w:rsid w:val="672C6E9B"/>
    <w:rsid w:val="67683AAF"/>
    <w:rsid w:val="678B4011"/>
    <w:rsid w:val="67C771FF"/>
    <w:rsid w:val="68A570F2"/>
    <w:rsid w:val="691A3243"/>
    <w:rsid w:val="696778F6"/>
    <w:rsid w:val="696C42BB"/>
    <w:rsid w:val="697D6750"/>
    <w:rsid w:val="698A6B0F"/>
    <w:rsid w:val="6A782EAA"/>
    <w:rsid w:val="6A907363"/>
    <w:rsid w:val="6A9827E6"/>
    <w:rsid w:val="6AA600DD"/>
    <w:rsid w:val="6AB42B93"/>
    <w:rsid w:val="6AFA66F0"/>
    <w:rsid w:val="6B2D06BC"/>
    <w:rsid w:val="6B3A77FF"/>
    <w:rsid w:val="6B51386F"/>
    <w:rsid w:val="6B704279"/>
    <w:rsid w:val="6B8B75BB"/>
    <w:rsid w:val="6BD217E2"/>
    <w:rsid w:val="6BE66094"/>
    <w:rsid w:val="6BFA0F4E"/>
    <w:rsid w:val="6C004889"/>
    <w:rsid w:val="6C7D4821"/>
    <w:rsid w:val="6CB9469F"/>
    <w:rsid w:val="6CC955A7"/>
    <w:rsid w:val="6D020EA1"/>
    <w:rsid w:val="6D4D77D4"/>
    <w:rsid w:val="6D777B90"/>
    <w:rsid w:val="6D7B46F5"/>
    <w:rsid w:val="6DF97AB3"/>
    <w:rsid w:val="6E0F1211"/>
    <w:rsid w:val="6E481378"/>
    <w:rsid w:val="6EC516CC"/>
    <w:rsid w:val="6ED5379A"/>
    <w:rsid w:val="6EDB3219"/>
    <w:rsid w:val="6F297437"/>
    <w:rsid w:val="6F597930"/>
    <w:rsid w:val="6F7D2955"/>
    <w:rsid w:val="6FBD0858"/>
    <w:rsid w:val="6FC32BD1"/>
    <w:rsid w:val="6FC61F57"/>
    <w:rsid w:val="6FE17EB7"/>
    <w:rsid w:val="71B338FE"/>
    <w:rsid w:val="71FB5B86"/>
    <w:rsid w:val="72203504"/>
    <w:rsid w:val="72765227"/>
    <w:rsid w:val="72A17DDB"/>
    <w:rsid w:val="72E1752D"/>
    <w:rsid w:val="7315375E"/>
    <w:rsid w:val="73A015C2"/>
    <w:rsid w:val="73A913CF"/>
    <w:rsid w:val="73AA21CA"/>
    <w:rsid w:val="73C6754E"/>
    <w:rsid w:val="73CD0231"/>
    <w:rsid w:val="73EB1497"/>
    <w:rsid w:val="74000A47"/>
    <w:rsid w:val="740258AF"/>
    <w:rsid w:val="740C2878"/>
    <w:rsid w:val="74885606"/>
    <w:rsid w:val="74BB076B"/>
    <w:rsid w:val="74BF11C8"/>
    <w:rsid w:val="750E175B"/>
    <w:rsid w:val="751115BE"/>
    <w:rsid w:val="751974DA"/>
    <w:rsid w:val="75740E00"/>
    <w:rsid w:val="75DB4064"/>
    <w:rsid w:val="7632091F"/>
    <w:rsid w:val="763A080C"/>
    <w:rsid w:val="768B4F6A"/>
    <w:rsid w:val="76B10EB7"/>
    <w:rsid w:val="76BA09AE"/>
    <w:rsid w:val="76E42F93"/>
    <w:rsid w:val="76EB5B39"/>
    <w:rsid w:val="77384D60"/>
    <w:rsid w:val="775D2B43"/>
    <w:rsid w:val="776F4F23"/>
    <w:rsid w:val="77865118"/>
    <w:rsid w:val="77921AB0"/>
    <w:rsid w:val="780A28B2"/>
    <w:rsid w:val="78156E78"/>
    <w:rsid w:val="781A16F1"/>
    <w:rsid w:val="782D5EAF"/>
    <w:rsid w:val="785E1CD6"/>
    <w:rsid w:val="786302A1"/>
    <w:rsid w:val="789F1175"/>
    <w:rsid w:val="78CA2F43"/>
    <w:rsid w:val="7931734A"/>
    <w:rsid w:val="795F70BF"/>
    <w:rsid w:val="79FD25F6"/>
    <w:rsid w:val="7A015115"/>
    <w:rsid w:val="7A4940A0"/>
    <w:rsid w:val="7A660562"/>
    <w:rsid w:val="7A835347"/>
    <w:rsid w:val="7AC9279A"/>
    <w:rsid w:val="7ADB38D4"/>
    <w:rsid w:val="7AEF1470"/>
    <w:rsid w:val="7B311322"/>
    <w:rsid w:val="7B7E2D03"/>
    <w:rsid w:val="7BC06A8B"/>
    <w:rsid w:val="7C412192"/>
    <w:rsid w:val="7C4305A3"/>
    <w:rsid w:val="7CC945DD"/>
    <w:rsid w:val="7CE60A13"/>
    <w:rsid w:val="7DC21363"/>
    <w:rsid w:val="7DD2691C"/>
    <w:rsid w:val="7E016351"/>
    <w:rsid w:val="7E3563A1"/>
    <w:rsid w:val="7E5A170E"/>
    <w:rsid w:val="7E6B39ED"/>
    <w:rsid w:val="7E907410"/>
    <w:rsid w:val="7E9326F9"/>
    <w:rsid w:val="7EE20452"/>
    <w:rsid w:val="7EE50E29"/>
    <w:rsid w:val="7F2B0C96"/>
    <w:rsid w:val="7F372158"/>
    <w:rsid w:val="7F3728EF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C39784"/>
  <w15:docId w15:val="{8F7BD3A9-C1B1-4DDD-916A-D53018C18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E54C9F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qFormat/>
    <w:rsid w:val="00FF23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basedOn w:val="2"/>
    <w:next w:val="a0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0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a8"/>
    <w:qFormat/>
    <w:pPr>
      <w:spacing w:before="120" w:after="360"/>
      <w:jc w:val="center"/>
    </w:pPr>
    <w:rPr>
      <w:bCs/>
      <w:i/>
    </w:rPr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0"/>
    <w:link w:val="ab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c">
    <w:name w:val="Body Text"/>
    <w:basedOn w:val="a0"/>
    <w:link w:val="ad"/>
    <w:qFormat/>
    <w:pPr>
      <w:spacing w:after="120"/>
    </w:pPr>
    <w:rPr>
      <w:sz w:val="22"/>
      <w:szCs w:val="24"/>
    </w:rPr>
  </w:style>
  <w:style w:type="paragraph" w:styleId="ae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uiPriority w:val="99"/>
    <w:qFormat/>
    <w:pPr>
      <w:jc w:val="center"/>
    </w:pPr>
    <w:rPr>
      <w:i/>
    </w:rPr>
  </w:style>
  <w:style w:type="paragraph" w:styleId="af1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3">
    <w:name w:val="Subtitle"/>
    <w:basedOn w:val="a0"/>
    <w:next w:val="a0"/>
    <w:link w:val="af4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5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6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7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8">
    <w:name w:val="annotation subject"/>
    <w:basedOn w:val="aa"/>
    <w:next w:val="aa"/>
    <w:semiHidden/>
    <w:qFormat/>
    <w:rPr>
      <w:b/>
      <w:bCs/>
    </w:rPr>
  </w:style>
  <w:style w:type="table" w:styleId="af9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1"/>
    <w:qFormat/>
    <w:rPr>
      <w:b/>
      <w:bCs/>
    </w:rPr>
  </w:style>
  <w:style w:type="character" w:styleId="afb">
    <w:name w:val="page number"/>
    <w:basedOn w:val="a1"/>
    <w:qFormat/>
  </w:style>
  <w:style w:type="character" w:styleId="afc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d">
    <w:name w:val="Emphasis"/>
    <w:basedOn w:val="a1"/>
    <w:qFormat/>
    <w:rPr>
      <w:i/>
      <w:iCs/>
    </w:rPr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uiPriority w:val="99"/>
    <w:qFormat/>
    <w:rPr>
      <w:sz w:val="16"/>
      <w:szCs w:val="16"/>
    </w:rPr>
  </w:style>
  <w:style w:type="character" w:styleId="a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link w:val="B3Char"/>
    <w:qFormat/>
    <w:pPr>
      <w:ind w:left="851" w:firstLine="0"/>
    </w:pPr>
  </w:style>
  <w:style w:type="paragraph" w:customStyle="1" w:styleId="B4">
    <w:name w:val="B4"/>
    <w:basedOn w:val="42"/>
    <w:link w:val="B4Char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sid w:val="00FF2397"/>
    <w:rPr>
      <w:rFonts w:ascii="Arial" w:hAnsi="Arial"/>
      <w:sz w:val="2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aliases w:val="- Bullets,列出段落,リスト段落,?? ??,?????,????,Lista1,列出段落1,中等深浅网格 1 - 着色 21,¥ê¥¹¥È¶ÎÂä,¥¡¡¡¡ì¬º¥¹¥È¶ÎÂä,ÁÐ³ö¶ÎÂä,—ño’i—Ž,1st level - Bullet List Paragraph,Lettre d'introduction,Paragrafo elenco,Normal bullet 2,Bullet list,목록단락,列表段落11"/>
    <w:basedOn w:val="a0"/>
    <w:link w:val="aff1"/>
    <w:uiPriority w:val="99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4">
    <w:name w:val="副标题 字符"/>
    <w:link w:val="af3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b">
    <w:name w:val="批注文字 字符"/>
    <w:link w:val="aa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1">
    <w:name w:val="列表段落 字符"/>
    <w:aliases w:val="- Bullets 字符1,列出段落 字符1,リスト段落 字符1,?? ?? 字符1,????? 字符1,???? 字符1,Lista1 字符1,列出段落1 字符1,中等深浅网格 1 - 着色 21 字符1,¥ê¥¹¥È¶ÎÂä 字符1,¥¡¡¡¡ì¬º¥¹¥È¶ÎÂä 字符1,ÁÐ³ö¶ÎÂä 字符1,—ño’i—Ž 字符1,1st level - Bullet List Paragraph 字符1,Lettre d'introduction 字符1,Bullet list 字符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af2">
    <w:name w:val="页脚 字符"/>
    <w:basedOn w:val="a1"/>
    <w:link w:val="af0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ad">
    <w:name w:val="正文文本 字符"/>
    <w:basedOn w:val="a1"/>
    <w:link w:val="ac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a8">
    <w:name w:val="题注 字符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0"/>
      </w:numPr>
      <w:spacing w:after="120"/>
    </w:pPr>
    <w:rPr>
      <w:rFonts w:eastAsia="MS Mincho"/>
    </w:rPr>
  </w:style>
  <w:style w:type="table" w:customStyle="1" w:styleId="28">
    <w:name w:val="网格型2"/>
    <w:basedOn w:val="a2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basedOn w:val="a1"/>
    <w:link w:val="B3"/>
    <w:qFormat/>
    <w:rsid w:val="00BC0B0F"/>
    <w:rPr>
      <w:lang w:eastAsia="en-US"/>
    </w:rPr>
  </w:style>
  <w:style w:type="character" w:customStyle="1" w:styleId="B4Char">
    <w:name w:val="B4 Char"/>
    <w:basedOn w:val="a1"/>
    <w:link w:val="B4"/>
    <w:qFormat/>
    <w:locked/>
    <w:rsid w:val="00BC0B0F"/>
    <w:rPr>
      <w:lang w:eastAsia="en-US"/>
    </w:rPr>
  </w:style>
  <w:style w:type="character" w:customStyle="1" w:styleId="150">
    <w:name w:val="15"/>
    <w:basedOn w:val="a1"/>
    <w:rsid w:val="004D1462"/>
    <w:rPr>
      <w:rFonts w:ascii="Times New Roman" w:hAnsi="Times New Roman" w:cs="Times New Roman" w:hint="default"/>
      <w:i/>
      <w:iCs/>
    </w:rPr>
  </w:style>
  <w:style w:type="paragraph" w:customStyle="1" w:styleId="17">
    <w:name w:val="列表段落1"/>
    <w:basedOn w:val="a0"/>
    <w:qFormat/>
    <w:rsid w:val="000A3EF6"/>
    <w:pPr>
      <w:overflowPunct/>
      <w:autoSpaceDE/>
      <w:autoSpaceDN/>
      <w:adjustRightInd/>
      <w:spacing w:before="100" w:beforeAutospacing="1" w:after="100" w:afterAutospacing="1"/>
      <w:ind w:leftChars="400" w:left="840"/>
      <w:jc w:val="left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18">
    <w:name w:val="列表段落 字符1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—ño’i—Ž 字符,1st level - Bullet List Paragraph 字符,Lettre d'introduction 字符,Paragrafo elenco 字符,목록단락 字符"/>
    <w:uiPriority w:val="34"/>
    <w:qFormat/>
    <w:rsid w:val="00213E68"/>
    <w:rPr>
      <w:rFonts w:ascii="Times" w:eastAsia="Batang" w:hAnsi="Times" w:cs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0790">
          <w:marLeft w:val="96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42214">
          <w:marLeft w:val="96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1860">
          <w:marLeft w:val="96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61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732C4D31-67FB-4465-BFBB-90FB495CB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2719</TotalTime>
  <Pages>5</Pages>
  <Words>1631</Words>
  <Characters>9299</Characters>
  <Application>Microsoft Office Word</Application>
  <DocSecurity>0</DocSecurity>
  <Lines>77</Lines>
  <Paragraphs>21</Paragraphs>
  <ScaleCrop>false</ScaleCrop>
  <Company>ZTE Corporation</Company>
  <LinksUpToDate>false</LinksUpToDate>
  <CharactersWithSpaces>10909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434</cp:revision>
  <cp:lastPrinted>2018-04-07T03:05:00Z</cp:lastPrinted>
  <dcterms:created xsi:type="dcterms:W3CDTF">2024-03-25T12:36:00Z</dcterms:created>
  <dcterms:modified xsi:type="dcterms:W3CDTF">2024-06-10T04:14:00Z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